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0B251" w14:textId="77777777" w:rsidR="00C83B54" w:rsidRPr="00C83B54" w:rsidRDefault="00C83B54" w:rsidP="00C83B54">
      <w:pPr>
        <w:pStyle w:val="aff6"/>
        <w:spacing w:before="0" w:after="0"/>
        <w:ind w:firstLine="5670"/>
        <w:rPr>
          <w:iCs w:val="0"/>
          <w:color w:val="000000" w:themeColor="text1"/>
          <w:szCs w:val="24"/>
          <w:lang w:val="ru-RU"/>
        </w:rPr>
      </w:pPr>
      <w:r w:rsidRPr="00C83B54">
        <w:rPr>
          <w:iCs w:val="0"/>
          <w:color w:val="000000" w:themeColor="text1"/>
          <w:szCs w:val="24"/>
          <w:lang w:val="ru-RU"/>
        </w:rPr>
        <w:t>Приложение</w:t>
      </w:r>
    </w:p>
    <w:p w14:paraId="6D35B02E" w14:textId="77777777" w:rsidR="00C83B54" w:rsidRPr="00C83B54" w:rsidRDefault="00C83B54" w:rsidP="00C83B54">
      <w:pPr>
        <w:tabs>
          <w:tab w:val="center" w:pos="5073"/>
          <w:tab w:val="left" w:pos="7050"/>
        </w:tabs>
        <w:ind w:firstLine="5670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к постановлению мэра</w:t>
      </w:r>
    </w:p>
    <w:p w14:paraId="3FB4BDFC" w14:textId="77777777" w:rsidR="00C83B54" w:rsidRPr="00C83B54" w:rsidRDefault="00C83B54" w:rsidP="00C83B54">
      <w:pPr>
        <w:tabs>
          <w:tab w:val="center" w:pos="5073"/>
          <w:tab w:val="left" w:pos="7050"/>
        </w:tabs>
        <w:ind w:firstLine="5670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города Благовещенска</w:t>
      </w:r>
    </w:p>
    <w:p w14:paraId="13E94E55" w14:textId="7CE75AB3" w:rsidR="00C83B54" w:rsidRPr="00C83B54" w:rsidRDefault="00C83B54" w:rsidP="00C83B54">
      <w:pPr>
        <w:ind w:firstLine="5670"/>
        <w:rPr>
          <w:b/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от</w:t>
      </w:r>
      <w:r w:rsidR="00D763CD">
        <w:rPr>
          <w:color w:val="000000" w:themeColor="text1"/>
          <w:sz w:val="24"/>
          <w:szCs w:val="24"/>
        </w:rPr>
        <w:t xml:space="preserve"> 24.07.2026 </w:t>
      </w:r>
      <w:r w:rsidRPr="00C83B54">
        <w:rPr>
          <w:color w:val="000000" w:themeColor="text1"/>
          <w:sz w:val="24"/>
          <w:szCs w:val="24"/>
        </w:rPr>
        <w:t>№</w:t>
      </w:r>
      <w:r w:rsidR="00D763CD">
        <w:rPr>
          <w:color w:val="000000" w:themeColor="text1"/>
          <w:sz w:val="24"/>
          <w:szCs w:val="24"/>
        </w:rPr>
        <w:t xml:space="preserve"> 75</w:t>
      </w:r>
    </w:p>
    <w:p w14:paraId="3641293E" w14:textId="77777777" w:rsidR="00C83B54" w:rsidRPr="00C83B54" w:rsidRDefault="00C83B54" w:rsidP="00C83B54">
      <w:pPr>
        <w:overflowPunct/>
        <w:ind w:left="284" w:right="142"/>
        <w:jc w:val="center"/>
        <w:textAlignment w:val="auto"/>
        <w:rPr>
          <w:b/>
          <w:color w:val="000000" w:themeColor="text1"/>
          <w:sz w:val="24"/>
          <w:szCs w:val="24"/>
        </w:rPr>
      </w:pPr>
    </w:p>
    <w:p w14:paraId="2DEDFFE2" w14:textId="77777777" w:rsidR="00C83B54" w:rsidRPr="00C83B54" w:rsidRDefault="00C83B54" w:rsidP="00C83B54">
      <w:pPr>
        <w:overflowPunct/>
        <w:ind w:left="284" w:right="142"/>
        <w:jc w:val="center"/>
        <w:textAlignment w:val="auto"/>
        <w:rPr>
          <w:b/>
          <w:color w:val="000000" w:themeColor="text1"/>
          <w:sz w:val="24"/>
          <w:szCs w:val="24"/>
        </w:rPr>
      </w:pPr>
    </w:p>
    <w:p w14:paraId="0759418C" w14:textId="77777777" w:rsidR="00C83B54" w:rsidRPr="00C83B54" w:rsidRDefault="00C83B54" w:rsidP="00C83B54">
      <w:pPr>
        <w:overflowPunct/>
        <w:ind w:left="284" w:right="142"/>
        <w:jc w:val="center"/>
        <w:textAlignment w:val="auto"/>
        <w:rPr>
          <w:b/>
          <w:color w:val="000000" w:themeColor="text1"/>
          <w:sz w:val="24"/>
          <w:szCs w:val="24"/>
        </w:rPr>
      </w:pPr>
    </w:p>
    <w:p w14:paraId="2793A5F6" w14:textId="7CD80C35" w:rsidR="00090136" w:rsidRPr="00C83B54" w:rsidRDefault="00C83B54" w:rsidP="00C83B54">
      <w:pPr>
        <w:overflowPunct/>
        <w:ind w:left="284" w:right="142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 xml:space="preserve">1. </w:t>
      </w:r>
      <w:r w:rsidR="00090136" w:rsidRPr="00C83B54">
        <w:rPr>
          <w:b/>
          <w:color w:val="000000" w:themeColor="text1"/>
          <w:sz w:val="24"/>
          <w:szCs w:val="24"/>
        </w:rPr>
        <w:t>Положения о характеристиках планируемого развития территории.</w:t>
      </w:r>
    </w:p>
    <w:p w14:paraId="665298FE" w14:textId="02AB1CAE" w:rsidR="00090136" w:rsidRPr="00C83B54" w:rsidRDefault="00C83B54" w:rsidP="00C83B54">
      <w:pPr>
        <w:overflowPunct/>
        <w:ind w:left="284" w:right="142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 xml:space="preserve">1.1. </w:t>
      </w:r>
      <w:r w:rsidR="00090136" w:rsidRPr="00C83B54">
        <w:rPr>
          <w:b/>
          <w:color w:val="000000" w:themeColor="text1"/>
          <w:sz w:val="24"/>
          <w:szCs w:val="24"/>
        </w:rPr>
        <w:t>Плотность и параметры застройки территории.</w:t>
      </w:r>
    </w:p>
    <w:p w14:paraId="09C4452F" w14:textId="77777777" w:rsidR="00090136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Тер</w:t>
      </w:r>
      <w:r w:rsidR="004A26A8" w:rsidRPr="00C83B54">
        <w:rPr>
          <w:color w:val="000000" w:themeColor="text1"/>
          <w:sz w:val="24"/>
          <w:szCs w:val="24"/>
        </w:rPr>
        <w:t>ритория проектирования квартала</w:t>
      </w:r>
      <w:r w:rsidR="00E522AA" w:rsidRPr="00C83B54">
        <w:rPr>
          <w:color w:val="000000" w:themeColor="text1"/>
          <w:sz w:val="24"/>
          <w:szCs w:val="24"/>
        </w:rPr>
        <w:t xml:space="preserve"> 10</w:t>
      </w:r>
      <w:r w:rsidRPr="00C83B54">
        <w:rPr>
          <w:color w:val="000000" w:themeColor="text1"/>
          <w:sz w:val="24"/>
          <w:szCs w:val="24"/>
        </w:rPr>
        <w:t xml:space="preserve"> расположена в границах улиц </w:t>
      </w:r>
      <w:r w:rsidR="00E522AA" w:rsidRPr="00C83B54">
        <w:rPr>
          <w:color w:val="000000" w:themeColor="text1"/>
          <w:sz w:val="24"/>
          <w:szCs w:val="24"/>
        </w:rPr>
        <w:t>Артиллерийская</w:t>
      </w:r>
      <w:r w:rsidRPr="00C83B54">
        <w:rPr>
          <w:color w:val="000000" w:themeColor="text1"/>
          <w:sz w:val="24"/>
          <w:szCs w:val="24"/>
        </w:rPr>
        <w:t xml:space="preserve"> – ул. </w:t>
      </w:r>
      <w:r w:rsidR="00E522AA" w:rsidRPr="00C83B54">
        <w:rPr>
          <w:color w:val="000000" w:themeColor="text1"/>
          <w:sz w:val="24"/>
          <w:szCs w:val="24"/>
        </w:rPr>
        <w:t>Горького</w:t>
      </w:r>
      <w:r w:rsidRPr="00C83B54">
        <w:rPr>
          <w:color w:val="000000" w:themeColor="text1"/>
          <w:sz w:val="24"/>
          <w:szCs w:val="24"/>
        </w:rPr>
        <w:t xml:space="preserve"> – ул. </w:t>
      </w:r>
      <w:r w:rsidR="00E522AA" w:rsidRPr="00C83B54">
        <w:rPr>
          <w:color w:val="000000" w:themeColor="text1"/>
          <w:sz w:val="24"/>
          <w:szCs w:val="24"/>
        </w:rPr>
        <w:t>Новая – ул. Амур</w:t>
      </w:r>
      <w:r w:rsidR="00E02F0E" w:rsidRPr="00C83B54">
        <w:rPr>
          <w:color w:val="000000" w:themeColor="text1"/>
          <w:sz w:val="24"/>
          <w:szCs w:val="24"/>
        </w:rPr>
        <w:t>с</w:t>
      </w:r>
      <w:r w:rsidR="00E522AA" w:rsidRPr="00C83B54">
        <w:rPr>
          <w:color w:val="000000" w:themeColor="text1"/>
          <w:sz w:val="24"/>
          <w:szCs w:val="24"/>
        </w:rPr>
        <w:t>кая</w:t>
      </w:r>
      <w:r w:rsidRPr="00C83B54">
        <w:rPr>
          <w:color w:val="000000" w:themeColor="text1"/>
          <w:sz w:val="24"/>
          <w:szCs w:val="24"/>
        </w:rPr>
        <w:t xml:space="preserve"> в западном планировочном районе г. Благовещенска Амурской области. </w:t>
      </w:r>
    </w:p>
    <w:p w14:paraId="499EC7AF" w14:textId="77777777" w:rsidR="00090136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Город Благовещенск является областным центром Амурской области с численностью населения 225 091 человек в связи с чем, относится к зоне интенсивной урбанизации (зона А).</w:t>
      </w:r>
    </w:p>
    <w:p w14:paraId="6B5F5379" w14:textId="77777777" w:rsidR="00E02F0E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В соответствии с Правилами землепользования и застройки, территория в границах разработки проекта располож</w:t>
      </w:r>
      <w:r w:rsidR="00E02F0E" w:rsidRPr="00C83B54">
        <w:rPr>
          <w:color w:val="000000" w:themeColor="text1"/>
          <w:sz w:val="24"/>
          <w:szCs w:val="24"/>
        </w:rPr>
        <w:t xml:space="preserve">ена в территориальной зоне - Ж-4 </w:t>
      </w:r>
      <w:r w:rsidRPr="00C83B54">
        <w:rPr>
          <w:color w:val="000000" w:themeColor="text1"/>
          <w:sz w:val="24"/>
          <w:szCs w:val="24"/>
        </w:rPr>
        <w:t xml:space="preserve">-  </w:t>
      </w:r>
      <w:r w:rsidR="00E02F0E" w:rsidRPr="00C83B54">
        <w:rPr>
          <w:color w:val="000000" w:themeColor="text1"/>
          <w:sz w:val="24"/>
          <w:szCs w:val="24"/>
        </w:rPr>
        <w:t>Зона застройки многоэтажными жилыми домами (9 этажей и более).</w:t>
      </w:r>
    </w:p>
    <w:p w14:paraId="43122D10" w14:textId="77777777" w:rsidR="00190B5D" w:rsidRPr="00C83B54" w:rsidRDefault="00190B5D" w:rsidP="00190B5D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На основании Генерального плана г. Благовещенска территория квартала в границах проектирования определена следующими функциональными зонами:</w:t>
      </w:r>
    </w:p>
    <w:p w14:paraId="2B578C11" w14:textId="77777777" w:rsidR="00190B5D" w:rsidRPr="00C83B54" w:rsidRDefault="00190B5D" w:rsidP="00190B5D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Зона застройки малоэтажными жилыми домами (до 4 этажей, включая мансардный);</w:t>
      </w:r>
    </w:p>
    <w:p w14:paraId="58A52611" w14:textId="77777777" w:rsidR="00190B5D" w:rsidRPr="00C83B54" w:rsidRDefault="00190B5D" w:rsidP="00190B5D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Зона специализированной общественной застройки;</w:t>
      </w:r>
    </w:p>
    <w:p w14:paraId="52B2355D" w14:textId="77777777" w:rsidR="00190B5D" w:rsidRPr="00C83B54" w:rsidRDefault="00190B5D" w:rsidP="00190B5D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Зона застройки многоэтажными жилыми домами (9 этажей и более).</w:t>
      </w:r>
    </w:p>
    <w:p w14:paraId="19B60CCD" w14:textId="77777777" w:rsidR="00090136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Согласно местным нормативам градостроительного проектирования МО г. Благовещенска (таблица 26 примечание 3.6) приняты следующие значения:</w:t>
      </w:r>
    </w:p>
    <w:p w14:paraId="7815CA0B" w14:textId="77777777" w:rsidR="00090136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коэффициент застройки – 1.0;</w:t>
      </w:r>
    </w:p>
    <w:p w14:paraId="76F50353" w14:textId="77777777" w:rsidR="00090136" w:rsidRPr="00C83B54" w:rsidRDefault="00090136" w:rsidP="00DF6C68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 коэффиц</w:t>
      </w:r>
      <w:r w:rsidR="00DF6C68" w:rsidRPr="00C83B54">
        <w:rPr>
          <w:color w:val="000000" w:themeColor="text1"/>
          <w:sz w:val="24"/>
          <w:szCs w:val="24"/>
        </w:rPr>
        <w:t>иент плотности застройки – 3.0.</w:t>
      </w:r>
    </w:p>
    <w:p w14:paraId="308D86C2" w14:textId="77777777" w:rsidR="00090136" w:rsidRPr="00C83B54" w:rsidRDefault="00090136" w:rsidP="00090136">
      <w:pPr>
        <w:overflowPunct/>
        <w:spacing w:line="0" w:lineRule="atLeast"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Территория проектирования расположена в границах кадаст</w:t>
      </w:r>
      <w:r w:rsidR="00E522AA" w:rsidRPr="00C83B54">
        <w:rPr>
          <w:color w:val="000000" w:themeColor="text1"/>
          <w:sz w:val="24"/>
          <w:szCs w:val="24"/>
        </w:rPr>
        <w:t>рового квартала – 28:01:010010</w:t>
      </w:r>
      <w:r w:rsidRPr="00C83B54">
        <w:rPr>
          <w:color w:val="000000" w:themeColor="text1"/>
          <w:sz w:val="24"/>
          <w:szCs w:val="24"/>
        </w:rPr>
        <w:t xml:space="preserve">.  Общая площадь территории (в границах проектирования) </w:t>
      </w:r>
      <w:r w:rsidR="00BD3697" w:rsidRPr="00C83B54">
        <w:rPr>
          <w:color w:val="000000" w:themeColor="text1"/>
          <w:sz w:val="24"/>
          <w:szCs w:val="24"/>
        </w:rPr>
        <w:t>5.4495 га.</w:t>
      </w:r>
    </w:p>
    <w:p w14:paraId="407780D7" w14:textId="77777777" w:rsidR="00090136" w:rsidRPr="00C83B54" w:rsidRDefault="00090136" w:rsidP="00090136">
      <w:pPr>
        <w:overflowPunct/>
        <w:ind w:left="-284" w:right="142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 xml:space="preserve">                    Зоны планируемого размещения объектов</w:t>
      </w:r>
    </w:p>
    <w:p w14:paraId="43969312" w14:textId="77777777" w:rsidR="00090136" w:rsidRPr="00C83B54" w:rsidRDefault="00090136" w:rsidP="00090136">
      <w:pPr>
        <w:overflowPunct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Проектом планировки предложены следующие проектируемые зоны планируемого размещения объектов: </w:t>
      </w:r>
    </w:p>
    <w:p w14:paraId="0294E0A6" w14:textId="77777777" w:rsidR="00090136" w:rsidRPr="00C83B54" w:rsidRDefault="00090136" w:rsidP="00090136">
      <w:pPr>
        <w:numPr>
          <w:ilvl w:val="0"/>
          <w:numId w:val="1"/>
        </w:numPr>
        <w:overflowPunct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Зона многоэтажной жилой застройки (высотная застройка); </w:t>
      </w:r>
    </w:p>
    <w:p w14:paraId="247B023E" w14:textId="77777777" w:rsidR="00090136" w:rsidRPr="00C83B54" w:rsidRDefault="00090136" w:rsidP="006B5CD6">
      <w:pPr>
        <w:numPr>
          <w:ilvl w:val="0"/>
          <w:numId w:val="1"/>
        </w:numPr>
        <w:overflowPunct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Зона коммунальное обслуживание;</w:t>
      </w:r>
    </w:p>
    <w:p w14:paraId="1E11D85F" w14:textId="77777777" w:rsidR="00090136" w:rsidRPr="00C83B54" w:rsidRDefault="00090136" w:rsidP="00090136">
      <w:pPr>
        <w:numPr>
          <w:ilvl w:val="0"/>
          <w:numId w:val="1"/>
        </w:numPr>
        <w:overflowPunct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Зона начального и среднего общего образования;</w:t>
      </w:r>
    </w:p>
    <w:p w14:paraId="2DA688CF" w14:textId="77777777" w:rsidR="00090136" w:rsidRPr="00C83B54" w:rsidRDefault="003C63A2" w:rsidP="00090136">
      <w:pPr>
        <w:numPr>
          <w:ilvl w:val="0"/>
          <w:numId w:val="1"/>
        </w:numPr>
        <w:overflowPunct/>
        <w:ind w:left="-284" w:right="142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Зона объектов торговли</w:t>
      </w:r>
      <w:r w:rsidR="00090136" w:rsidRPr="00C83B54">
        <w:rPr>
          <w:color w:val="000000" w:themeColor="text1"/>
          <w:sz w:val="24"/>
          <w:szCs w:val="24"/>
        </w:rPr>
        <w:t>;</w:t>
      </w:r>
    </w:p>
    <w:p w14:paraId="68DB2DEF" w14:textId="77777777" w:rsidR="00090136" w:rsidRPr="00C83B54" w:rsidRDefault="0070715D" w:rsidP="003C63A2">
      <w:pPr>
        <w:overflowPunct/>
        <w:ind w:left="-284" w:right="142" w:firstLine="568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П</w:t>
      </w:r>
      <w:r w:rsidR="00090136" w:rsidRPr="00C83B54">
        <w:rPr>
          <w:b/>
          <w:color w:val="000000" w:themeColor="text1"/>
          <w:sz w:val="24"/>
          <w:szCs w:val="24"/>
        </w:rPr>
        <w:t>оказатель зонирования застраиваемого участка</w:t>
      </w:r>
    </w:p>
    <w:p w14:paraId="3B7E27A1" w14:textId="77777777" w:rsidR="00090136" w:rsidRPr="00C83B54" w:rsidRDefault="00090136" w:rsidP="00090136">
      <w:pPr>
        <w:overflowPunct/>
        <w:ind w:left="-284" w:firstLine="568"/>
        <w:jc w:val="center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                                                                                                            Таблица 1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05"/>
        <w:gridCol w:w="3216"/>
      </w:tblGrid>
      <w:tr w:rsidR="00090136" w:rsidRPr="00C83B54" w14:paraId="1EB47F53" w14:textId="77777777" w:rsidTr="00090136">
        <w:tc>
          <w:tcPr>
            <w:tcW w:w="6448" w:type="dxa"/>
          </w:tcPr>
          <w:p w14:paraId="71C3245A" w14:textId="77777777" w:rsidR="00090136" w:rsidRPr="00C83B54" w:rsidRDefault="00090136" w:rsidP="00090136">
            <w:pPr>
              <w:overflowPunct/>
              <w:ind w:left="-284" w:firstLine="56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Наименование</w:t>
            </w:r>
          </w:p>
        </w:tc>
        <w:tc>
          <w:tcPr>
            <w:tcW w:w="3266" w:type="dxa"/>
          </w:tcPr>
          <w:p w14:paraId="66567ADE" w14:textId="77777777" w:rsidR="00090136" w:rsidRPr="00C83B54" w:rsidRDefault="00090136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Количество , га </w:t>
            </w:r>
          </w:p>
        </w:tc>
      </w:tr>
      <w:tr w:rsidR="00090136" w:rsidRPr="00C83B54" w14:paraId="716D02CF" w14:textId="77777777" w:rsidTr="00090136">
        <w:trPr>
          <w:trHeight w:val="591"/>
        </w:trPr>
        <w:tc>
          <w:tcPr>
            <w:tcW w:w="6448" w:type="dxa"/>
          </w:tcPr>
          <w:p w14:paraId="0D85637B" w14:textId="77777777" w:rsidR="00090136" w:rsidRPr="00C83B54" w:rsidRDefault="00090136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Общая площадь территории </w:t>
            </w:r>
          </w:p>
          <w:p w14:paraId="51460E5E" w14:textId="77777777" w:rsidR="00090136" w:rsidRPr="00C83B54" w:rsidRDefault="00090136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3266" w:type="dxa"/>
          </w:tcPr>
          <w:p w14:paraId="07A21E31" w14:textId="21654A7B" w:rsidR="00090136" w:rsidRPr="00C83B54" w:rsidRDefault="008B49FC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7</w:t>
            </w:r>
            <w:r w:rsidR="00C83B54" w:rsidRPr="00C83B54">
              <w:rPr>
                <w:color w:val="000000" w:themeColor="text1"/>
                <w:sz w:val="24"/>
                <w:szCs w:val="24"/>
              </w:rPr>
              <w:t>,</w:t>
            </w:r>
            <w:r w:rsidRPr="00C83B54">
              <w:rPr>
                <w:color w:val="000000" w:themeColor="text1"/>
                <w:sz w:val="24"/>
                <w:szCs w:val="24"/>
              </w:rPr>
              <w:t>2909</w:t>
            </w:r>
          </w:p>
        </w:tc>
      </w:tr>
      <w:tr w:rsidR="00090136" w:rsidRPr="00C83B54" w14:paraId="5F13B982" w14:textId="77777777" w:rsidTr="00090136">
        <w:tc>
          <w:tcPr>
            <w:tcW w:w="6448" w:type="dxa"/>
          </w:tcPr>
          <w:p w14:paraId="7E11A433" w14:textId="77777777" w:rsidR="00090136" w:rsidRPr="00C83B54" w:rsidRDefault="00090136" w:rsidP="0089473E">
            <w:pPr>
              <w:overflowPunct/>
              <w:ind w:left="314" w:hanging="30"/>
              <w:jc w:val="both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Зона многоэтажной жилой застройки</w:t>
            </w:r>
            <w:r w:rsidR="003C63A2" w:rsidRPr="00C83B54">
              <w:rPr>
                <w:color w:val="000000" w:themeColor="text1"/>
                <w:sz w:val="24"/>
                <w:szCs w:val="24"/>
              </w:rPr>
              <w:t xml:space="preserve"> (высотная застройка)</w:t>
            </w:r>
          </w:p>
        </w:tc>
        <w:tc>
          <w:tcPr>
            <w:tcW w:w="3266" w:type="dxa"/>
          </w:tcPr>
          <w:p w14:paraId="05D5330A" w14:textId="77777777" w:rsidR="00090136" w:rsidRPr="00C83B54" w:rsidRDefault="00FC7008" w:rsidP="00E10C4E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1,9819</w:t>
            </w:r>
          </w:p>
        </w:tc>
      </w:tr>
      <w:tr w:rsidR="00090136" w:rsidRPr="00C83B54" w14:paraId="35A73C87" w14:textId="77777777" w:rsidTr="00090136">
        <w:tc>
          <w:tcPr>
            <w:tcW w:w="6448" w:type="dxa"/>
          </w:tcPr>
          <w:p w14:paraId="12C096E2" w14:textId="77777777" w:rsidR="00090136" w:rsidRPr="00C83B54" w:rsidRDefault="002F4762" w:rsidP="0089473E">
            <w:pPr>
              <w:overflowPunct/>
              <w:ind w:left="314" w:hanging="30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Зона коммунальное обслуживание</w:t>
            </w:r>
          </w:p>
        </w:tc>
        <w:tc>
          <w:tcPr>
            <w:tcW w:w="3266" w:type="dxa"/>
          </w:tcPr>
          <w:p w14:paraId="016909BD" w14:textId="77777777" w:rsidR="00090136" w:rsidRPr="00C83B54" w:rsidRDefault="00FC7008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0,018</w:t>
            </w:r>
          </w:p>
        </w:tc>
      </w:tr>
      <w:tr w:rsidR="00090136" w:rsidRPr="00C83B54" w14:paraId="2594C009" w14:textId="77777777" w:rsidTr="00AA43F1">
        <w:trPr>
          <w:trHeight w:val="431"/>
        </w:trPr>
        <w:tc>
          <w:tcPr>
            <w:tcW w:w="6448" w:type="dxa"/>
          </w:tcPr>
          <w:p w14:paraId="6BC9C89B" w14:textId="77777777" w:rsidR="00090136" w:rsidRPr="00C83B54" w:rsidRDefault="00090136" w:rsidP="0014445A">
            <w:pPr>
              <w:overflowPunct/>
              <w:ind w:left="317" w:hanging="33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Зона начального и среднего общего образования</w:t>
            </w:r>
          </w:p>
        </w:tc>
        <w:tc>
          <w:tcPr>
            <w:tcW w:w="3266" w:type="dxa"/>
          </w:tcPr>
          <w:p w14:paraId="3721C524" w14:textId="77777777" w:rsidR="00090136" w:rsidRPr="00C83B54" w:rsidRDefault="00BD3697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2.0244</w:t>
            </w:r>
          </w:p>
        </w:tc>
      </w:tr>
      <w:tr w:rsidR="00BD3697" w:rsidRPr="00C83B54" w14:paraId="7C037833" w14:textId="77777777" w:rsidTr="00090136">
        <w:tc>
          <w:tcPr>
            <w:tcW w:w="6448" w:type="dxa"/>
          </w:tcPr>
          <w:p w14:paraId="5697D775" w14:textId="77777777" w:rsidR="00090136" w:rsidRPr="00C83B54" w:rsidRDefault="003C63A2" w:rsidP="00090136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Зона объектов торговли</w:t>
            </w:r>
          </w:p>
        </w:tc>
        <w:tc>
          <w:tcPr>
            <w:tcW w:w="3266" w:type="dxa"/>
          </w:tcPr>
          <w:p w14:paraId="1A319A91" w14:textId="77777777" w:rsidR="00090136" w:rsidRPr="00C83B54" w:rsidRDefault="00242DE4" w:rsidP="00BD3697">
            <w:pPr>
              <w:overflowPunct/>
              <w:ind w:left="-284" w:firstLine="568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0.</w:t>
            </w:r>
            <w:r w:rsidR="00BD3697" w:rsidRPr="00C83B54">
              <w:rPr>
                <w:color w:val="000000" w:themeColor="text1"/>
                <w:sz w:val="24"/>
                <w:szCs w:val="24"/>
              </w:rPr>
              <w:t>1314</w:t>
            </w:r>
          </w:p>
        </w:tc>
      </w:tr>
    </w:tbl>
    <w:p w14:paraId="6E62B904" w14:textId="77777777" w:rsidR="00C83B54" w:rsidRPr="00C83B54" w:rsidRDefault="00C83B54" w:rsidP="00BD3697">
      <w:pPr>
        <w:overflowPunct/>
        <w:jc w:val="center"/>
        <w:textAlignment w:val="auto"/>
        <w:rPr>
          <w:b/>
          <w:color w:val="000000" w:themeColor="text1"/>
          <w:sz w:val="24"/>
          <w:szCs w:val="24"/>
        </w:rPr>
      </w:pPr>
    </w:p>
    <w:p w14:paraId="2C274054" w14:textId="1E7E4D28" w:rsidR="001F516C" w:rsidRPr="00C83B54" w:rsidRDefault="001F516C" w:rsidP="00BD3697">
      <w:pPr>
        <w:overflowPunct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Ведомости координат поворотных точек зон планируемого размещения объек</w:t>
      </w:r>
      <w:r w:rsidR="00BD3697" w:rsidRPr="00C83B54">
        <w:rPr>
          <w:b/>
          <w:color w:val="000000" w:themeColor="text1"/>
          <w:sz w:val="24"/>
          <w:szCs w:val="24"/>
        </w:rPr>
        <w:t>тов капитального строительства:</w:t>
      </w:r>
      <w:r w:rsidRPr="00C83B54">
        <w:rPr>
          <w:b/>
          <w:color w:val="000000" w:themeColor="text1"/>
          <w:sz w:val="24"/>
          <w:szCs w:val="24"/>
        </w:rPr>
        <w:t xml:space="preserve">                                                                               </w:t>
      </w:r>
    </w:p>
    <w:p w14:paraId="077AA514" w14:textId="77777777" w:rsidR="00C83B54" w:rsidRPr="00C83B54" w:rsidRDefault="00C83B54" w:rsidP="001F516C">
      <w:pPr>
        <w:overflowPunct/>
        <w:ind w:left="-284" w:firstLine="568"/>
        <w:jc w:val="right"/>
        <w:textAlignment w:val="auto"/>
        <w:rPr>
          <w:b/>
          <w:color w:val="000000" w:themeColor="text1"/>
          <w:sz w:val="24"/>
          <w:szCs w:val="24"/>
        </w:rPr>
      </w:pPr>
    </w:p>
    <w:p w14:paraId="48B37539" w14:textId="77777777" w:rsidR="00C83B54" w:rsidRPr="00C83B54" w:rsidRDefault="00C83B54" w:rsidP="001F516C">
      <w:pPr>
        <w:overflowPunct/>
        <w:ind w:left="-284" w:firstLine="568"/>
        <w:jc w:val="right"/>
        <w:textAlignment w:val="auto"/>
        <w:rPr>
          <w:b/>
          <w:color w:val="000000" w:themeColor="text1"/>
          <w:sz w:val="24"/>
          <w:szCs w:val="24"/>
        </w:rPr>
      </w:pPr>
    </w:p>
    <w:p w14:paraId="78DB9D78" w14:textId="071B986E" w:rsidR="001F516C" w:rsidRPr="00C83B54" w:rsidRDefault="001F516C" w:rsidP="001F516C">
      <w:pPr>
        <w:overflowPunct/>
        <w:ind w:left="-284" w:firstLine="568"/>
        <w:jc w:val="right"/>
        <w:textAlignment w:val="auto"/>
        <w:rPr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lastRenderedPageBreak/>
        <w:t xml:space="preserve">  </w:t>
      </w:r>
      <w:r w:rsidRPr="00C83B54">
        <w:rPr>
          <w:color w:val="000000" w:themeColor="text1"/>
          <w:sz w:val="24"/>
          <w:szCs w:val="24"/>
        </w:rPr>
        <w:t>Таблица 2</w:t>
      </w:r>
    </w:p>
    <w:p w14:paraId="1C350553" w14:textId="77777777" w:rsidR="009910FA" w:rsidRPr="00C83B54" w:rsidRDefault="00A125E3" w:rsidP="009910FA">
      <w:pPr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Зона многоэтажной жилой застройки (высотная застройка)</w:t>
      </w:r>
    </w:p>
    <w:p w14:paraId="3919F707" w14:textId="77777777" w:rsidR="00F01B12" w:rsidRPr="00C83B54" w:rsidRDefault="00E23131" w:rsidP="00F01B12">
      <w:pPr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</w:t>
      </w:r>
      <w:r w:rsidR="00621667" w:rsidRPr="00C83B54">
        <w:rPr>
          <w:color w:val="000000" w:themeColor="text1"/>
          <w:sz w:val="24"/>
          <w:szCs w:val="24"/>
        </w:rPr>
        <w:t>лощадь участка по проекту – 9883</w:t>
      </w:r>
      <w:r w:rsidR="00A125E3" w:rsidRPr="00C83B54">
        <w:rPr>
          <w:color w:val="000000" w:themeColor="text1"/>
          <w:sz w:val="24"/>
          <w:szCs w:val="24"/>
        </w:rPr>
        <w:t xml:space="preserve"> м</w:t>
      </w:r>
      <w:r w:rsidR="00A125E3"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pPr w:leftFromText="180" w:rightFromText="180" w:vertAnchor="text" w:tblpY="1"/>
        <w:tblOverlap w:val="never"/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00ACB8F4" w14:textId="77777777" w:rsidTr="00C83B54">
        <w:tc>
          <w:tcPr>
            <w:tcW w:w="1101" w:type="dxa"/>
            <w:vMerge w:val="restart"/>
            <w:vAlign w:val="center"/>
          </w:tcPr>
          <w:p w14:paraId="34269206" w14:textId="77777777" w:rsidR="00F01B12" w:rsidRPr="00C83B54" w:rsidRDefault="00F01B12" w:rsidP="00C83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46BCB8C9" w14:textId="77777777" w:rsidR="00F01B12" w:rsidRPr="00C83B54" w:rsidRDefault="00F01B12" w:rsidP="00C83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109D13C" w14:textId="77777777" w:rsidR="00F01B12" w:rsidRPr="00C83B54" w:rsidRDefault="00F01B12" w:rsidP="00C83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5618BB2A" w14:textId="77777777" w:rsidTr="00C83B54">
        <w:tc>
          <w:tcPr>
            <w:tcW w:w="1101" w:type="dxa"/>
            <w:vMerge/>
            <w:vAlign w:val="center"/>
          </w:tcPr>
          <w:p w14:paraId="7D40070F" w14:textId="77777777" w:rsidR="00F01B12" w:rsidRPr="00C83B54" w:rsidRDefault="00F01B12" w:rsidP="00C83B54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5BC0EA" w14:textId="77777777" w:rsidR="00F01B12" w:rsidRPr="00C83B54" w:rsidRDefault="00F01B12" w:rsidP="00C83B54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70496C5" w14:textId="77777777" w:rsidR="00F01B12" w:rsidRPr="00C83B54" w:rsidRDefault="00F01B12" w:rsidP="00C83B54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379570F9" w14:textId="77777777" w:rsidTr="00C83B54">
        <w:tc>
          <w:tcPr>
            <w:tcW w:w="1101" w:type="dxa"/>
          </w:tcPr>
          <w:p w14:paraId="0DD10B8F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1701" w:type="dxa"/>
          </w:tcPr>
          <w:p w14:paraId="27B5238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453955.98</w:t>
            </w:r>
          </w:p>
        </w:tc>
        <w:tc>
          <w:tcPr>
            <w:tcW w:w="1701" w:type="dxa"/>
          </w:tcPr>
          <w:p w14:paraId="6B1FA1F7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3284805.25</w:t>
            </w:r>
          </w:p>
        </w:tc>
      </w:tr>
      <w:tr w:rsidR="00F01B12" w:rsidRPr="00C83B54" w14:paraId="286DE972" w14:textId="77777777" w:rsidTr="00C83B54">
        <w:tc>
          <w:tcPr>
            <w:tcW w:w="1101" w:type="dxa"/>
          </w:tcPr>
          <w:p w14:paraId="7B1BDE3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1701" w:type="dxa"/>
          </w:tcPr>
          <w:p w14:paraId="7727E08E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454036.45</w:t>
            </w:r>
          </w:p>
        </w:tc>
        <w:tc>
          <w:tcPr>
            <w:tcW w:w="1701" w:type="dxa"/>
          </w:tcPr>
          <w:p w14:paraId="4FDE9102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3284817.26</w:t>
            </w:r>
          </w:p>
        </w:tc>
      </w:tr>
      <w:tr w:rsidR="00F01B12" w:rsidRPr="00C83B54" w14:paraId="343306D3" w14:textId="77777777" w:rsidTr="00C83B54">
        <w:tc>
          <w:tcPr>
            <w:tcW w:w="1101" w:type="dxa"/>
          </w:tcPr>
          <w:p w14:paraId="1BA18D96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1701" w:type="dxa"/>
          </w:tcPr>
          <w:p w14:paraId="1FC17ECC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454034.88</w:t>
            </w:r>
          </w:p>
        </w:tc>
        <w:tc>
          <w:tcPr>
            <w:tcW w:w="1701" w:type="dxa"/>
          </w:tcPr>
          <w:p w14:paraId="5D2A20A3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3284827.26</w:t>
            </w:r>
          </w:p>
        </w:tc>
      </w:tr>
      <w:tr w:rsidR="00F01B12" w:rsidRPr="00C83B54" w14:paraId="6BFE4794" w14:textId="77777777" w:rsidTr="00C83B54">
        <w:tc>
          <w:tcPr>
            <w:tcW w:w="1101" w:type="dxa"/>
          </w:tcPr>
          <w:p w14:paraId="24999EE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701" w:type="dxa"/>
          </w:tcPr>
          <w:p w14:paraId="3472AE82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454030.18</w:t>
            </w:r>
          </w:p>
        </w:tc>
        <w:tc>
          <w:tcPr>
            <w:tcW w:w="1701" w:type="dxa"/>
          </w:tcPr>
          <w:p w14:paraId="2E9D84D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3284853.85</w:t>
            </w:r>
          </w:p>
        </w:tc>
      </w:tr>
      <w:tr w:rsidR="00F01B12" w:rsidRPr="00C83B54" w14:paraId="71495249" w14:textId="77777777" w:rsidTr="00C83B54">
        <w:tc>
          <w:tcPr>
            <w:tcW w:w="1101" w:type="dxa"/>
          </w:tcPr>
          <w:p w14:paraId="150CF54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41</w:t>
            </w:r>
          </w:p>
        </w:tc>
        <w:tc>
          <w:tcPr>
            <w:tcW w:w="1701" w:type="dxa"/>
          </w:tcPr>
          <w:p w14:paraId="2D2B3A41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454021.86</w:t>
            </w:r>
          </w:p>
        </w:tc>
        <w:tc>
          <w:tcPr>
            <w:tcW w:w="1701" w:type="dxa"/>
          </w:tcPr>
          <w:p w14:paraId="6E669AB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3284896.47</w:t>
            </w:r>
          </w:p>
        </w:tc>
      </w:tr>
      <w:tr w:rsidR="00F01B12" w:rsidRPr="00C83B54" w14:paraId="529142EB" w14:textId="77777777" w:rsidTr="00C83B54">
        <w:tc>
          <w:tcPr>
            <w:tcW w:w="1101" w:type="dxa"/>
          </w:tcPr>
          <w:p w14:paraId="24E6C091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42</w:t>
            </w:r>
          </w:p>
        </w:tc>
        <w:tc>
          <w:tcPr>
            <w:tcW w:w="1701" w:type="dxa"/>
          </w:tcPr>
          <w:p w14:paraId="437652DE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454020.52</w:t>
            </w:r>
          </w:p>
        </w:tc>
        <w:tc>
          <w:tcPr>
            <w:tcW w:w="1701" w:type="dxa"/>
          </w:tcPr>
          <w:p w14:paraId="2D55E07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3284903.65</w:t>
            </w:r>
          </w:p>
        </w:tc>
      </w:tr>
      <w:tr w:rsidR="00F01B12" w:rsidRPr="00C83B54" w14:paraId="6BD805BC" w14:textId="77777777" w:rsidTr="00C83B54">
        <w:tc>
          <w:tcPr>
            <w:tcW w:w="1101" w:type="dxa"/>
          </w:tcPr>
          <w:p w14:paraId="29C11DB8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43</w:t>
            </w:r>
          </w:p>
        </w:tc>
        <w:tc>
          <w:tcPr>
            <w:tcW w:w="1701" w:type="dxa"/>
          </w:tcPr>
          <w:p w14:paraId="709DE858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454017.28</w:t>
            </w:r>
          </w:p>
        </w:tc>
        <w:tc>
          <w:tcPr>
            <w:tcW w:w="1701" w:type="dxa"/>
          </w:tcPr>
          <w:p w14:paraId="74E76343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3284917.33</w:t>
            </w:r>
          </w:p>
        </w:tc>
      </w:tr>
      <w:tr w:rsidR="00F01B12" w:rsidRPr="00C83B54" w14:paraId="77EE5515" w14:textId="77777777" w:rsidTr="00C83B54">
        <w:tc>
          <w:tcPr>
            <w:tcW w:w="1101" w:type="dxa"/>
          </w:tcPr>
          <w:p w14:paraId="5960FC0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701" w:type="dxa"/>
          </w:tcPr>
          <w:p w14:paraId="78B06BD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454023.67</w:t>
            </w:r>
          </w:p>
        </w:tc>
        <w:tc>
          <w:tcPr>
            <w:tcW w:w="1701" w:type="dxa"/>
          </w:tcPr>
          <w:p w14:paraId="2325B06F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3284919.17</w:t>
            </w:r>
          </w:p>
        </w:tc>
      </w:tr>
      <w:tr w:rsidR="00F01B12" w:rsidRPr="00C83B54" w14:paraId="64C9391E" w14:textId="77777777" w:rsidTr="00C83B54">
        <w:tc>
          <w:tcPr>
            <w:tcW w:w="1101" w:type="dxa"/>
          </w:tcPr>
          <w:p w14:paraId="0D4300C4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5E8115A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454023.36</w:t>
            </w:r>
          </w:p>
        </w:tc>
        <w:tc>
          <w:tcPr>
            <w:tcW w:w="1701" w:type="dxa"/>
          </w:tcPr>
          <w:p w14:paraId="192969B6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3284920.95</w:t>
            </w:r>
          </w:p>
        </w:tc>
      </w:tr>
      <w:tr w:rsidR="00F01B12" w:rsidRPr="00C83B54" w14:paraId="5D3F416A" w14:textId="77777777" w:rsidTr="00C83B54">
        <w:tc>
          <w:tcPr>
            <w:tcW w:w="1101" w:type="dxa"/>
          </w:tcPr>
          <w:p w14:paraId="16A1111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45</w:t>
            </w:r>
          </w:p>
        </w:tc>
        <w:tc>
          <w:tcPr>
            <w:tcW w:w="1701" w:type="dxa"/>
          </w:tcPr>
          <w:p w14:paraId="3C1A3783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454010.65</w:t>
            </w:r>
          </w:p>
        </w:tc>
        <w:tc>
          <w:tcPr>
            <w:tcW w:w="1701" w:type="dxa"/>
          </w:tcPr>
          <w:p w14:paraId="54D07C5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3284918.75</w:t>
            </w:r>
          </w:p>
        </w:tc>
      </w:tr>
      <w:tr w:rsidR="00F01B12" w:rsidRPr="00C83B54" w14:paraId="3DA50673" w14:textId="77777777" w:rsidTr="00C83B54">
        <w:tc>
          <w:tcPr>
            <w:tcW w:w="1101" w:type="dxa"/>
          </w:tcPr>
          <w:p w14:paraId="5EBD6C9A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46</w:t>
            </w:r>
          </w:p>
        </w:tc>
        <w:tc>
          <w:tcPr>
            <w:tcW w:w="1701" w:type="dxa"/>
          </w:tcPr>
          <w:p w14:paraId="23FC3BC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454009.24</w:t>
            </w:r>
          </w:p>
        </w:tc>
        <w:tc>
          <w:tcPr>
            <w:tcW w:w="1701" w:type="dxa"/>
          </w:tcPr>
          <w:p w14:paraId="1E8DB6A8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3284926.73</w:t>
            </w:r>
          </w:p>
        </w:tc>
      </w:tr>
      <w:tr w:rsidR="00F01B12" w:rsidRPr="00C83B54" w14:paraId="564A71D0" w14:textId="77777777" w:rsidTr="00C83B54">
        <w:tc>
          <w:tcPr>
            <w:tcW w:w="1101" w:type="dxa"/>
          </w:tcPr>
          <w:p w14:paraId="7EF5453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47</w:t>
            </w:r>
          </w:p>
        </w:tc>
        <w:tc>
          <w:tcPr>
            <w:tcW w:w="1701" w:type="dxa"/>
          </w:tcPr>
          <w:p w14:paraId="226C335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453994.98</w:t>
            </w:r>
          </w:p>
        </w:tc>
        <w:tc>
          <w:tcPr>
            <w:tcW w:w="1701" w:type="dxa"/>
          </w:tcPr>
          <w:p w14:paraId="2BFAF9B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3284924.62</w:t>
            </w:r>
          </w:p>
        </w:tc>
      </w:tr>
      <w:tr w:rsidR="00F01B12" w:rsidRPr="00C83B54" w14:paraId="019BF92A" w14:textId="77777777" w:rsidTr="00C83B54">
        <w:tc>
          <w:tcPr>
            <w:tcW w:w="1101" w:type="dxa"/>
          </w:tcPr>
          <w:p w14:paraId="00FD295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48</w:t>
            </w:r>
          </w:p>
        </w:tc>
        <w:tc>
          <w:tcPr>
            <w:tcW w:w="1701" w:type="dxa"/>
          </w:tcPr>
          <w:p w14:paraId="0B27638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453994.5</w:t>
            </w: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701" w:type="dxa"/>
          </w:tcPr>
          <w:p w14:paraId="01219D4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3284927.14</w:t>
            </w:r>
          </w:p>
        </w:tc>
      </w:tr>
      <w:tr w:rsidR="00F01B12" w:rsidRPr="00C83B54" w14:paraId="07D45477" w14:textId="77777777" w:rsidTr="00C83B54">
        <w:tc>
          <w:tcPr>
            <w:tcW w:w="1101" w:type="dxa"/>
          </w:tcPr>
          <w:p w14:paraId="57B270D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49</w:t>
            </w:r>
          </w:p>
        </w:tc>
        <w:tc>
          <w:tcPr>
            <w:tcW w:w="1701" w:type="dxa"/>
          </w:tcPr>
          <w:p w14:paraId="73A02572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453991.56</w:t>
            </w:r>
          </w:p>
        </w:tc>
        <w:tc>
          <w:tcPr>
            <w:tcW w:w="1701" w:type="dxa"/>
          </w:tcPr>
          <w:p w14:paraId="61C96FD6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3284942.75</w:t>
            </w:r>
          </w:p>
        </w:tc>
      </w:tr>
      <w:tr w:rsidR="00F01B12" w:rsidRPr="00C83B54" w14:paraId="0E61E0F7" w14:textId="77777777" w:rsidTr="00C83B54">
        <w:tc>
          <w:tcPr>
            <w:tcW w:w="1101" w:type="dxa"/>
          </w:tcPr>
          <w:p w14:paraId="77B9060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1701" w:type="dxa"/>
          </w:tcPr>
          <w:p w14:paraId="102978F0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453937.44</w:t>
            </w:r>
          </w:p>
        </w:tc>
        <w:tc>
          <w:tcPr>
            <w:tcW w:w="1701" w:type="dxa"/>
          </w:tcPr>
          <w:p w14:paraId="221157CC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3284933.91</w:t>
            </w:r>
          </w:p>
        </w:tc>
      </w:tr>
      <w:tr w:rsidR="00F01B12" w:rsidRPr="00C83B54" w14:paraId="4E7D3801" w14:textId="77777777" w:rsidTr="00C83B54">
        <w:tc>
          <w:tcPr>
            <w:tcW w:w="1101" w:type="dxa"/>
          </w:tcPr>
          <w:p w14:paraId="5C000B84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51</w:t>
            </w:r>
          </w:p>
        </w:tc>
        <w:tc>
          <w:tcPr>
            <w:tcW w:w="1701" w:type="dxa"/>
          </w:tcPr>
          <w:p w14:paraId="08C6B21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453935.73</w:t>
            </w:r>
          </w:p>
        </w:tc>
        <w:tc>
          <w:tcPr>
            <w:tcW w:w="1701" w:type="dxa"/>
          </w:tcPr>
          <w:p w14:paraId="49AB5F8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3284933.61</w:t>
            </w:r>
          </w:p>
        </w:tc>
      </w:tr>
      <w:tr w:rsidR="00F01B12" w:rsidRPr="00C83B54" w14:paraId="470E0FC0" w14:textId="77777777" w:rsidTr="00C83B54">
        <w:tc>
          <w:tcPr>
            <w:tcW w:w="1101" w:type="dxa"/>
          </w:tcPr>
          <w:p w14:paraId="34DA5668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73197A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4944454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</w:tr>
      <w:tr w:rsidR="00F01B12" w:rsidRPr="00C83B54" w14:paraId="75994B03" w14:textId="77777777" w:rsidTr="00C83B54">
        <w:tc>
          <w:tcPr>
            <w:tcW w:w="1101" w:type="dxa"/>
          </w:tcPr>
          <w:p w14:paraId="017F0C4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701" w:type="dxa"/>
          </w:tcPr>
          <w:p w14:paraId="0207876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454002.53</w:t>
            </w:r>
          </w:p>
        </w:tc>
        <w:tc>
          <w:tcPr>
            <w:tcW w:w="1701" w:type="dxa"/>
          </w:tcPr>
          <w:p w14:paraId="75E1E19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3284902.87</w:t>
            </w:r>
          </w:p>
        </w:tc>
      </w:tr>
      <w:tr w:rsidR="00F01B12" w:rsidRPr="00C83B54" w14:paraId="419A6657" w14:textId="77777777" w:rsidTr="00C83B54">
        <w:tc>
          <w:tcPr>
            <w:tcW w:w="1101" w:type="dxa"/>
          </w:tcPr>
          <w:p w14:paraId="14DFB73E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1701" w:type="dxa"/>
          </w:tcPr>
          <w:p w14:paraId="65857075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454013.77</w:t>
            </w:r>
          </w:p>
        </w:tc>
        <w:tc>
          <w:tcPr>
            <w:tcW w:w="1701" w:type="dxa"/>
          </w:tcPr>
          <w:p w14:paraId="4B38156A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3284904.6</w:t>
            </w: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</w:tr>
      <w:tr w:rsidR="00F01B12" w:rsidRPr="00C83B54" w14:paraId="15EE47A4" w14:textId="77777777" w:rsidTr="00C83B54">
        <w:tc>
          <w:tcPr>
            <w:tcW w:w="1101" w:type="dxa"/>
          </w:tcPr>
          <w:p w14:paraId="5B54E17C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701" w:type="dxa"/>
          </w:tcPr>
          <w:p w14:paraId="625B2FA1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454012.49</w:t>
            </w:r>
          </w:p>
        </w:tc>
        <w:tc>
          <w:tcPr>
            <w:tcW w:w="1701" w:type="dxa"/>
          </w:tcPr>
          <w:p w14:paraId="5F3F2EA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3284912.48</w:t>
            </w:r>
          </w:p>
        </w:tc>
      </w:tr>
      <w:tr w:rsidR="00F01B12" w:rsidRPr="00C83B54" w14:paraId="15622903" w14:textId="77777777" w:rsidTr="00C83B54">
        <w:tc>
          <w:tcPr>
            <w:tcW w:w="1101" w:type="dxa"/>
          </w:tcPr>
          <w:p w14:paraId="713F192B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1701" w:type="dxa"/>
          </w:tcPr>
          <w:p w14:paraId="1CB58879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454001.33</w:t>
            </w:r>
          </w:p>
        </w:tc>
        <w:tc>
          <w:tcPr>
            <w:tcW w:w="1701" w:type="dxa"/>
          </w:tcPr>
          <w:p w14:paraId="7B415B8D" w14:textId="77777777" w:rsidR="00F01B12" w:rsidRPr="00C83B54" w:rsidRDefault="00F01B12" w:rsidP="00C83B54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3284910.76</w:t>
            </w:r>
          </w:p>
        </w:tc>
      </w:tr>
    </w:tbl>
    <w:p w14:paraId="71CC0412" w14:textId="27520D55" w:rsidR="00A125E3" w:rsidRPr="00C83B54" w:rsidRDefault="00C83B54" w:rsidP="009910FA">
      <w:pPr>
        <w:rPr>
          <w:color w:val="000000" w:themeColor="text1"/>
          <w:sz w:val="24"/>
          <w:szCs w:val="24"/>
          <w:vertAlign w:val="superscript"/>
        </w:rPr>
      </w:pPr>
      <w:r w:rsidRPr="00C83B54">
        <w:rPr>
          <w:color w:val="000000" w:themeColor="text1"/>
          <w:sz w:val="24"/>
          <w:szCs w:val="24"/>
        </w:rPr>
        <w:br w:type="textWrapping" w:clear="all"/>
      </w:r>
      <w:r w:rsidR="00E23131" w:rsidRPr="00C83B54">
        <w:rPr>
          <w:color w:val="000000" w:themeColor="text1"/>
          <w:sz w:val="24"/>
          <w:szCs w:val="24"/>
        </w:rPr>
        <w:t>П</w:t>
      </w:r>
      <w:r w:rsidR="00621667" w:rsidRPr="00C83B54">
        <w:rPr>
          <w:color w:val="000000" w:themeColor="text1"/>
          <w:sz w:val="24"/>
          <w:szCs w:val="24"/>
        </w:rPr>
        <w:t>лощадь участка по проекту – 9936</w:t>
      </w:r>
      <w:r w:rsidR="00A125E3" w:rsidRPr="00C83B54">
        <w:rPr>
          <w:color w:val="000000" w:themeColor="text1"/>
          <w:sz w:val="24"/>
          <w:szCs w:val="24"/>
        </w:rPr>
        <w:t xml:space="preserve"> м</w:t>
      </w:r>
      <w:r w:rsidR="00A125E3"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38E9C9F6" w14:textId="77777777" w:rsidTr="003D3DF1">
        <w:tc>
          <w:tcPr>
            <w:tcW w:w="1101" w:type="dxa"/>
            <w:vMerge w:val="restart"/>
            <w:vAlign w:val="center"/>
          </w:tcPr>
          <w:p w14:paraId="3AC51848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 xml:space="preserve">№ </w:t>
            </w:r>
          </w:p>
          <w:p w14:paraId="364151CE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2EC28E7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координаты</w:t>
            </w:r>
          </w:p>
        </w:tc>
      </w:tr>
      <w:tr w:rsidR="00F01B12" w:rsidRPr="00C83B54" w14:paraId="6DDFDB50" w14:textId="77777777" w:rsidTr="003D3DF1">
        <w:tc>
          <w:tcPr>
            <w:tcW w:w="1101" w:type="dxa"/>
            <w:vMerge/>
            <w:vAlign w:val="center"/>
          </w:tcPr>
          <w:p w14:paraId="7BF5A401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9A1AFB4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6ADE513F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У</w:t>
            </w:r>
          </w:p>
        </w:tc>
      </w:tr>
      <w:tr w:rsidR="00F01B12" w:rsidRPr="00C83B54" w14:paraId="5C73CA1E" w14:textId="77777777" w:rsidTr="003D3DF1">
        <w:tc>
          <w:tcPr>
            <w:tcW w:w="1101" w:type="dxa"/>
          </w:tcPr>
          <w:p w14:paraId="3FED8EF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179259C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454099.35</w:t>
            </w:r>
          </w:p>
        </w:tc>
        <w:tc>
          <w:tcPr>
            <w:tcW w:w="1701" w:type="dxa"/>
          </w:tcPr>
          <w:p w14:paraId="648BA63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3284937.64</w:t>
            </w:r>
          </w:p>
        </w:tc>
      </w:tr>
      <w:tr w:rsidR="00F01B12" w:rsidRPr="00C83B54" w14:paraId="75FEBC5E" w14:textId="77777777" w:rsidTr="003D3DF1">
        <w:tc>
          <w:tcPr>
            <w:tcW w:w="1101" w:type="dxa"/>
          </w:tcPr>
          <w:p w14:paraId="611DC7B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E82FFF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454159.57</w:t>
            </w:r>
          </w:p>
        </w:tc>
        <w:tc>
          <w:tcPr>
            <w:tcW w:w="1701" w:type="dxa"/>
          </w:tcPr>
          <w:p w14:paraId="12A2435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3284947.77</w:t>
            </w:r>
          </w:p>
        </w:tc>
      </w:tr>
      <w:tr w:rsidR="00F01B12" w:rsidRPr="00C83B54" w14:paraId="5B18ADC1" w14:textId="77777777" w:rsidTr="003D3DF1">
        <w:tc>
          <w:tcPr>
            <w:tcW w:w="1101" w:type="dxa"/>
          </w:tcPr>
          <w:p w14:paraId="488D58D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28</w:t>
            </w:r>
          </w:p>
        </w:tc>
        <w:tc>
          <w:tcPr>
            <w:tcW w:w="1701" w:type="dxa"/>
          </w:tcPr>
          <w:p w14:paraId="7195D8C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454158.15</w:t>
            </w:r>
          </w:p>
        </w:tc>
        <w:tc>
          <w:tcPr>
            <w:tcW w:w="1701" w:type="dxa"/>
          </w:tcPr>
          <w:p w14:paraId="1CAAAF6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3284955.68</w:t>
            </w:r>
          </w:p>
        </w:tc>
      </w:tr>
      <w:tr w:rsidR="00F01B12" w:rsidRPr="00C83B54" w14:paraId="565DEA4B" w14:textId="77777777" w:rsidTr="003D3DF1">
        <w:tc>
          <w:tcPr>
            <w:tcW w:w="1101" w:type="dxa"/>
          </w:tcPr>
          <w:p w14:paraId="5CCEB80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27</w:t>
            </w:r>
          </w:p>
        </w:tc>
        <w:tc>
          <w:tcPr>
            <w:tcW w:w="1701" w:type="dxa"/>
          </w:tcPr>
          <w:p w14:paraId="0177BCF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454156</w:t>
            </w:r>
            <w:r w:rsidRPr="00C83B54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.00</w:t>
            </w:r>
          </w:p>
        </w:tc>
        <w:tc>
          <w:tcPr>
            <w:tcW w:w="1701" w:type="dxa"/>
          </w:tcPr>
          <w:p w14:paraId="699A0FD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3284968.26</w:t>
            </w:r>
          </w:p>
        </w:tc>
      </w:tr>
      <w:tr w:rsidR="00F01B12" w:rsidRPr="00C83B54" w14:paraId="7A157B6C" w14:textId="77777777" w:rsidTr="003D3DF1">
        <w:tc>
          <w:tcPr>
            <w:tcW w:w="1101" w:type="dxa"/>
          </w:tcPr>
          <w:p w14:paraId="6BF21FF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26</w:t>
            </w:r>
          </w:p>
        </w:tc>
        <w:tc>
          <w:tcPr>
            <w:tcW w:w="1701" w:type="dxa"/>
          </w:tcPr>
          <w:p w14:paraId="42C1A6C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454154.11</w:t>
            </w:r>
          </w:p>
        </w:tc>
        <w:tc>
          <w:tcPr>
            <w:tcW w:w="1701" w:type="dxa"/>
          </w:tcPr>
          <w:p w14:paraId="1A278B3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3284972.85</w:t>
            </w:r>
          </w:p>
        </w:tc>
      </w:tr>
      <w:tr w:rsidR="00F01B12" w:rsidRPr="00C83B54" w14:paraId="743F1AD6" w14:textId="77777777" w:rsidTr="003D3DF1">
        <w:tc>
          <w:tcPr>
            <w:tcW w:w="1101" w:type="dxa"/>
          </w:tcPr>
          <w:p w14:paraId="252CDD6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25</w:t>
            </w:r>
          </w:p>
        </w:tc>
        <w:tc>
          <w:tcPr>
            <w:tcW w:w="1701" w:type="dxa"/>
          </w:tcPr>
          <w:p w14:paraId="4536023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454153.49</w:t>
            </w:r>
          </w:p>
        </w:tc>
        <w:tc>
          <w:tcPr>
            <w:tcW w:w="1701" w:type="dxa"/>
          </w:tcPr>
          <w:p w14:paraId="4400F83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3284975.26</w:t>
            </w:r>
          </w:p>
        </w:tc>
      </w:tr>
      <w:tr w:rsidR="00F01B12" w:rsidRPr="00C83B54" w14:paraId="24091BC2" w14:textId="77777777" w:rsidTr="003D3DF1">
        <w:tc>
          <w:tcPr>
            <w:tcW w:w="1101" w:type="dxa"/>
          </w:tcPr>
          <w:p w14:paraId="33F5812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24</w:t>
            </w:r>
          </w:p>
        </w:tc>
        <w:tc>
          <w:tcPr>
            <w:tcW w:w="1701" w:type="dxa"/>
          </w:tcPr>
          <w:p w14:paraId="6C69518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454169.05</w:t>
            </w:r>
          </w:p>
        </w:tc>
        <w:tc>
          <w:tcPr>
            <w:tcW w:w="1701" w:type="dxa"/>
          </w:tcPr>
          <w:p w14:paraId="1F6941A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3284978.28</w:t>
            </w:r>
          </w:p>
        </w:tc>
      </w:tr>
      <w:tr w:rsidR="00F01B12" w:rsidRPr="00C83B54" w14:paraId="45F2DF26" w14:textId="77777777" w:rsidTr="003D3DF1">
        <w:tc>
          <w:tcPr>
            <w:tcW w:w="1101" w:type="dxa"/>
          </w:tcPr>
          <w:p w14:paraId="0C7AA4C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23</w:t>
            </w:r>
          </w:p>
        </w:tc>
        <w:tc>
          <w:tcPr>
            <w:tcW w:w="1701" w:type="dxa"/>
          </w:tcPr>
          <w:p w14:paraId="580FAB0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454200.35</w:t>
            </w:r>
          </w:p>
        </w:tc>
        <w:tc>
          <w:tcPr>
            <w:tcW w:w="1701" w:type="dxa"/>
          </w:tcPr>
          <w:p w14:paraId="6C20EB6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3284982.89</w:t>
            </w:r>
          </w:p>
        </w:tc>
      </w:tr>
      <w:tr w:rsidR="00F01B12" w:rsidRPr="00C83B54" w14:paraId="232D8867" w14:textId="77777777" w:rsidTr="003D3DF1">
        <w:tc>
          <w:tcPr>
            <w:tcW w:w="1101" w:type="dxa"/>
          </w:tcPr>
          <w:p w14:paraId="116798D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29</w:t>
            </w:r>
          </w:p>
        </w:tc>
        <w:tc>
          <w:tcPr>
            <w:tcW w:w="1701" w:type="dxa"/>
          </w:tcPr>
          <w:p w14:paraId="4E5F100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454196.67</w:t>
            </w:r>
          </w:p>
        </w:tc>
        <w:tc>
          <w:tcPr>
            <w:tcW w:w="1701" w:type="dxa"/>
          </w:tcPr>
          <w:p w14:paraId="2FF69E8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3285006.77</w:t>
            </w:r>
          </w:p>
        </w:tc>
      </w:tr>
      <w:tr w:rsidR="00F01B12" w:rsidRPr="00C83B54" w14:paraId="5C47A97B" w14:textId="77777777" w:rsidTr="003D3DF1">
        <w:tc>
          <w:tcPr>
            <w:tcW w:w="1101" w:type="dxa"/>
          </w:tcPr>
          <w:p w14:paraId="24D6909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30</w:t>
            </w:r>
          </w:p>
        </w:tc>
        <w:tc>
          <w:tcPr>
            <w:tcW w:w="1701" w:type="dxa"/>
          </w:tcPr>
          <w:p w14:paraId="5675BB0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454190.49</w:t>
            </w:r>
          </w:p>
        </w:tc>
        <w:tc>
          <w:tcPr>
            <w:tcW w:w="1701" w:type="dxa"/>
          </w:tcPr>
          <w:p w14:paraId="7D951B5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3285046.73</w:t>
            </w:r>
          </w:p>
        </w:tc>
      </w:tr>
      <w:tr w:rsidR="00F01B12" w:rsidRPr="00C83B54" w14:paraId="7C8D9358" w14:textId="77777777" w:rsidTr="003D3DF1">
        <w:tc>
          <w:tcPr>
            <w:tcW w:w="1101" w:type="dxa"/>
          </w:tcPr>
          <w:p w14:paraId="443DC6B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31</w:t>
            </w:r>
          </w:p>
        </w:tc>
        <w:tc>
          <w:tcPr>
            <w:tcW w:w="1701" w:type="dxa"/>
          </w:tcPr>
          <w:p w14:paraId="10FC93E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454156.46</w:t>
            </w:r>
          </w:p>
        </w:tc>
        <w:tc>
          <w:tcPr>
            <w:tcW w:w="1701" w:type="dxa"/>
          </w:tcPr>
          <w:p w14:paraId="44C2B45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3285041.24</w:t>
            </w:r>
          </w:p>
        </w:tc>
      </w:tr>
      <w:tr w:rsidR="00F01B12" w:rsidRPr="00C83B54" w14:paraId="27652374" w14:textId="77777777" w:rsidTr="003D3DF1">
        <w:tc>
          <w:tcPr>
            <w:tcW w:w="1101" w:type="dxa"/>
          </w:tcPr>
          <w:p w14:paraId="5E5A8F1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32</w:t>
            </w:r>
          </w:p>
        </w:tc>
        <w:tc>
          <w:tcPr>
            <w:tcW w:w="1701" w:type="dxa"/>
          </w:tcPr>
          <w:p w14:paraId="532FD2B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454118.85</w:t>
            </w:r>
          </w:p>
        </w:tc>
        <w:tc>
          <w:tcPr>
            <w:tcW w:w="1701" w:type="dxa"/>
          </w:tcPr>
          <w:p w14:paraId="6CB2EE1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3285035.18</w:t>
            </w:r>
          </w:p>
        </w:tc>
      </w:tr>
      <w:tr w:rsidR="00F01B12" w:rsidRPr="00C83B54" w14:paraId="01C944AE" w14:textId="77777777" w:rsidTr="003D3DF1">
        <w:tc>
          <w:tcPr>
            <w:tcW w:w="1101" w:type="dxa"/>
          </w:tcPr>
          <w:p w14:paraId="6E0DE20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33</w:t>
            </w:r>
          </w:p>
        </w:tc>
        <w:tc>
          <w:tcPr>
            <w:tcW w:w="1701" w:type="dxa"/>
          </w:tcPr>
          <w:p w14:paraId="25A5B61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454068.7</w:t>
            </w:r>
            <w:r w:rsidRPr="00C83B54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1701" w:type="dxa"/>
          </w:tcPr>
          <w:p w14:paraId="614727A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3285027.08</w:t>
            </w:r>
          </w:p>
        </w:tc>
      </w:tr>
      <w:tr w:rsidR="00F01B12" w:rsidRPr="00C83B54" w14:paraId="1F2C60D3" w14:textId="77777777" w:rsidTr="003D3DF1">
        <w:tc>
          <w:tcPr>
            <w:tcW w:w="1101" w:type="dxa"/>
          </w:tcPr>
          <w:p w14:paraId="215C893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34</w:t>
            </w:r>
          </w:p>
        </w:tc>
        <w:tc>
          <w:tcPr>
            <w:tcW w:w="1701" w:type="dxa"/>
          </w:tcPr>
          <w:p w14:paraId="76092A8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454080.61</w:t>
            </w:r>
          </w:p>
        </w:tc>
        <w:tc>
          <w:tcPr>
            <w:tcW w:w="1701" w:type="dxa"/>
          </w:tcPr>
          <w:p w14:paraId="58B126D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3284949.72</w:t>
            </w:r>
          </w:p>
        </w:tc>
      </w:tr>
      <w:tr w:rsidR="00F01B12" w:rsidRPr="00C83B54" w14:paraId="6A2783F0" w14:textId="77777777" w:rsidTr="003D3DF1">
        <w:tc>
          <w:tcPr>
            <w:tcW w:w="1101" w:type="dxa"/>
          </w:tcPr>
          <w:p w14:paraId="048B3A2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35</w:t>
            </w:r>
          </w:p>
        </w:tc>
        <w:tc>
          <w:tcPr>
            <w:tcW w:w="1701" w:type="dxa"/>
          </w:tcPr>
          <w:p w14:paraId="6C427FD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454089.03</w:t>
            </w:r>
          </w:p>
        </w:tc>
        <w:tc>
          <w:tcPr>
            <w:tcW w:w="1701" w:type="dxa"/>
          </w:tcPr>
          <w:p w14:paraId="4E2E881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3284951.08</w:t>
            </w:r>
          </w:p>
        </w:tc>
      </w:tr>
      <w:tr w:rsidR="00F01B12" w:rsidRPr="00C83B54" w14:paraId="66E0BFE2" w14:textId="77777777" w:rsidTr="003D3DF1">
        <w:tc>
          <w:tcPr>
            <w:tcW w:w="1101" w:type="dxa"/>
          </w:tcPr>
          <w:p w14:paraId="08FD872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57</w:t>
            </w:r>
          </w:p>
        </w:tc>
        <w:tc>
          <w:tcPr>
            <w:tcW w:w="1701" w:type="dxa"/>
          </w:tcPr>
          <w:p w14:paraId="0135908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454089.79</w:t>
            </w:r>
          </w:p>
        </w:tc>
        <w:tc>
          <w:tcPr>
            <w:tcW w:w="1701" w:type="dxa"/>
          </w:tcPr>
          <w:p w14:paraId="7EF70DF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3284947.63</w:t>
            </w:r>
          </w:p>
        </w:tc>
      </w:tr>
      <w:tr w:rsidR="00F01B12" w:rsidRPr="00C83B54" w14:paraId="19F1C180" w14:textId="77777777" w:rsidTr="003D3DF1">
        <w:tc>
          <w:tcPr>
            <w:tcW w:w="1101" w:type="dxa"/>
          </w:tcPr>
          <w:p w14:paraId="572E3B2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>37</w:t>
            </w:r>
          </w:p>
        </w:tc>
        <w:tc>
          <w:tcPr>
            <w:tcW w:w="1701" w:type="dxa"/>
          </w:tcPr>
          <w:p w14:paraId="23A0699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454097.7</w:t>
            </w:r>
            <w:r w:rsidRPr="00C83B54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1701" w:type="dxa"/>
          </w:tcPr>
          <w:p w14:paraId="5C007E1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rFonts w:eastAsia="Calibri"/>
                <w:color w:val="000000" w:themeColor="text1"/>
                <w:sz w:val="28"/>
                <w:szCs w:val="28"/>
                <w:lang w:val="en-US" w:eastAsia="en-US"/>
              </w:rPr>
              <w:t>3284948.76</w:t>
            </w:r>
          </w:p>
        </w:tc>
      </w:tr>
    </w:tbl>
    <w:p w14:paraId="6A99051E" w14:textId="77777777" w:rsidR="00A125E3" w:rsidRPr="00C83B54" w:rsidRDefault="00E23131" w:rsidP="00A125E3">
      <w:pPr>
        <w:overflowPunct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Зона начального и среднего общего образования</w:t>
      </w:r>
    </w:p>
    <w:p w14:paraId="0B6643E4" w14:textId="77777777" w:rsidR="00A125E3" w:rsidRPr="00C83B54" w:rsidRDefault="00E23131" w:rsidP="009910FA">
      <w:pPr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lastRenderedPageBreak/>
        <w:t>П</w:t>
      </w:r>
      <w:r w:rsidR="00A125E3" w:rsidRPr="00C83B54">
        <w:rPr>
          <w:color w:val="000000" w:themeColor="text1"/>
          <w:sz w:val="24"/>
          <w:szCs w:val="24"/>
        </w:rPr>
        <w:t>лощадь участка по проекту – 20244 м</w:t>
      </w:r>
      <w:r w:rsidR="00A125E3"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60F2C885" w14:textId="77777777" w:rsidTr="003D3DF1">
        <w:tc>
          <w:tcPr>
            <w:tcW w:w="1101" w:type="dxa"/>
            <w:vMerge w:val="restart"/>
            <w:vAlign w:val="center"/>
          </w:tcPr>
          <w:p w14:paraId="6D473C32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60DD371C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1980B36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79A9498A" w14:textId="77777777" w:rsidTr="003D3DF1">
        <w:tc>
          <w:tcPr>
            <w:tcW w:w="1101" w:type="dxa"/>
            <w:vMerge/>
            <w:vAlign w:val="center"/>
          </w:tcPr>
          <w:p w14:paraId="5D036F1B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CA4203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55359CF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5A428D99" w14:textId="77777777" w:rsidTr="003D3DF1">
        <w:tc>
          <w:tcPr>
            <w:tcW w:w="1101" w:type="dxa"/>
          </w:tcPr>
          <w:p w14:paraId="6E77303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1701" w:type="dxa"/>
          </w:tcPr>
          <w:p w14:paraId="6D80816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454042.80</w:t>
            </w:r>
          </w:p>
        </w:tc>
        <w:tc>
          <w:tcPr>
            <w:tcW w:w="1701" w:type="dxa"/>
          </w:tcPr>
          <w:p w14:paraId="75F1D9E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3284818.20</w:t>
            </w:r>
          </w:p>
        </w:tc>
      </w:tr>
      <w:tr w:rsidR="00F01B12" w:rsidRPr="00C83B54" w14:paraId="2064B966" w14:textId="77777777" w:rsidTr="003D3DF1">
        <w:tc>
          <w:tcPr>
            <w:tcW w:w="1101" w:type="dxa"/>
          </w:tcPr>
          <w:p w14:paraId="463F167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1701" w:type="dxa"/>
          </w:tcPr>
          <w:p w14:paraId="7D4D1AE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454217.68</w:t>
            </w:r>
          </w:p>
        </w:tc>
        <w:tc>
          <w:tcPr>
            <w:tcW w:w="1701" w:type="dxa"/>
          </w:tcPr>
          <w:p w14:paraId="120D398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3284844.27</w:t>
            </w:r>
          </w:p>
        </w:tc>
      </w:tr>
      <w:tr w:rsidR="00F01B12" w:rsidRPr="00C83B54" w14:paraId="4ADDF907" w14:textId="77777777" w:rsidTr="003D3DF1">
        <w:tc>
          <w:tcPr>
            <w:tcW w:w="1101" w:type="dxa"/>
          </w:tcPr>
          <w:p w14:paraId="53295139" w14:textId="2EA64D1B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31DE95F" w14:textId="63C599B3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D8ED067" w14:textId="7B115A64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</w:tr>
      <w:tr w:rsidR="00F01B12" w:rsidRPr="00C83B54" w14:paraId="7580F008" w14:textId="77777777" w:rsidTr="003D3DF1">
        <w:tc>
          <w:tcPr>
            <w:tcW w:w="1101" w:type="dxa"/>
          </w:tcPr>
          <w:p w14:paraId="40A753D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6E473D5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454216.69</w:t>
            </w:r>
          </w:p>
        </w:tc>
        <w:tc>
          <w:tcPr>
            <w:tcW w:w="1701" w:type="dxa"/>
          </w:tcPr>
          <w:p w14:paraId="3E08DFD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3284876.84</w:t>
            </w:r>
          </w:p>
        </w:tc>
      </w:tr>
      <w:tr w:rsidR="00F01B12" w:rsidRPr="00C83B54" w14:paraId="6F3E64DC" w14:textId="77777777" w:rsidTr="003D3DF1">
        <w:tc>
          <w:tcPr>
            <w:tcW w:w="1101" w:type="dxa"/>
          </w:tcPr>
          <w:p w14:paraId="6E855F6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0DAB215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454208.24</w:t>
            </w:r>
          </w:p>
        </w:tc>
        <w:tc>
          <w:tcPr>
            <w:tcW w:w="1701" w:type="dxa"/>
          </w:tcPr>
          <w:p w14:paraId="792A850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3284931.75</w:t>
            </w:r>
          </w:p>
        </w:tc>
      </w:tr>
      <w:tr w:rsidR="00F01B12" w:rsidRPr="00C83B54" w14:paraId="73E5A6FB" w14:textId="77777777" w:rsidTr="003D3DF1">
        <w:tc>
          <w:tcPr>
            <w:tcW w:w="1101" w:type="dxa"/>
          </w:tcPr>
          <w:p w14:paraId="47B04DE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51AA364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454204.61</w:t>
            </w:r>
          </w:p>
        </w:tc>
        <w:tc>
          <w:tcPr>
            <w:tcW w:w="1701" w:type="dxa"/>
          </w:tcPr>
          <w:p w14:paraId="09F0BF4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3284955.26</w:t>
            </w:r>
          </w:p>
        </w:tc>
      </w:tr>
      <w:tr w:rsidR="00F01B12" w:rsidRPr="00C83B54" w14:paraId="57714257" w14:textId="77777777" w:rsidTr="003D3DF1">
        <w:tc>
          <w:tcPr>
            <w:tcW w:w="1101" w:type="dxa"/>
          </w:tcPr>
          <w:p w14:paraId="4C43D5E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61710BC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454184.18</w:t>
            </w:r>
          </w:p>
        </w:tc>
        <w:tc>
          <w:tcPr>
            <w:tcW w:w="1701" w:type="dxa"/>
          </w:tcPr>
          <w:p w14:paraId="48DCBDF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3284951.47</w:t>
            </w:r>
          </w:p>
        </w:tc>
      </w:tr>
      <w:tr w:rsidR="00F01B12" w:rsidRPr="00C83B54" w14:paraId="77132C98" w14:textId="77777777" w:rsidTr="003D3DF1">
        <w:tc>
          <w:tcPr>
            <w:tcW w:w="1101" w:type="dxa"/>
          </w:tcPr>
          <w:p w14:paraId="2F0ADC9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4EBE918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454159.57</w:t>
            </w:r>
          </w:p>
        </w:tc>
        <w:tc>
          <w:tcPr>
            <w:tcW w:w="1701" w:type="dxa"/>
          </w:tcPr>
          <w:p w14:paraId="7FE1089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3284947.77</w:t>
            </w:r>
          </w:p>
        </w:tc>
      </w:tr>
      <w:tr w:rsidR="00F01B12" w:rsidRPr="00C83B54" w14:paraId="4310D1B2" w14:textId="77777777" w:rsidTr="003D3DF1">
        <w:tc>
          <w:tcPr>
            <w:tcW w:w="1101" w:type="dxa"/>
          </w:tcPr>
          <w:p w14:paraId="35A2B5C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3E24AF8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454099.35</w:t>
            </w:r>
          </w:p>
        </w:tc>
        <w:tc>
          <w:tcPr>
            <w:tcW w:w="1701" w:type="dxa"/>
          </w:tcPr>
          <w:p w14:paraId="206E507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3284937.64</w:t>
            </w:r>
          </w:p>
        </w:tc>
      </w:tr>
      <w:tr w:rsidR="00F01B12" w:rsidRPr="00C83B54" w14:paraId="1A8B394A" w14:textId="77777777" w:rsidTr="003D3DF1">
        <w:tc>
          <w:tcPr>
            <w:tcW w:w="1101" w:type="dxa"/>
          </w:tcPr>
          <w:p w14:paraId="774980E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14:paraId="59E3766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454091.44</w:t>
            </w:r>
          </w:p>
        </w:tc>
        <w:tc>
          <w:tcPr>
            <w:tcW w:w="1701" w:type="dxa"/>
          </w:tcPr>
          <w:p w14:paraId="064184A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3284936.39</w:t>
            </w:r>
          </w:p>
        </w:tc>
      </w:tr>
      <w:tr w:rsidR="00F01B12" w:rsidRPr="00C83B54" w14:paraId="7B77A220" w14:textId="77777777" w:rsidTr="003D3DF1">
        <w:tc>
          <w:tcPr>
            <w:tcW w:w="1101" w:type="dxa"/>
          </w:tcPr>
          <w:p w14:paraId="6A2182F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14:paraId="22A9B7E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454076.50</w:t>
            </w:r>
          </w:p>
        </w:tc>
        <w:tc>
          <w:tcPr>
            <w:tcW w:w="1701" w:type="dxa"/>
          </w:tcPr>
          <w:p w14:paraId="640052D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3284934.08</w:t>
            </w:r>
          </w:p>
        </w:tc>
      </w:tr>
      <w:tr w:rsidR="00F01B12" w:rsidRPr="00C83B54" w14:paraId="5033DA27" w14:textId="77777777" w:rsidTr="003D3DF1">
        <w:tc>
          <w:tcPr>
            <w:tcW w:w="1101" w:type="dxa"/>
          </w:tcPr>
          <w:p w14:paraId="3793AE8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14:paraId="379AF8C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454075.97</w:t>
            </w:r>
          </w:p>
        </w:tc>
        <w:tc>
          <w:tcPr>
            <w:tcW w:w="1701" w:type="dxa"/>
          </w:tcPr>
          <w:p w14:paraId="4F461F8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3284938.21</w:t>
            </w:r>
          </w:p>
        </w:tc>
      </w:tr>
      <w:tr w:rsidR="00F01B12" w:rsidRPr="00C83B54" w14:paraId="556B2EE7" w14:textId="77777777" w:rsidTr="003D3DF1">
        <w:tc>
          <w:tcPr>
            <w:tcW w:w="1101" w:type="dxa"/>
          </w:tcPr>
          <w:p w14:paraId="7044E3C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14:paraId="1DE352C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454075.83</w:t>
            </w:r>
          </w:p>
        </w:tc>
        <w:tc>
          <w:tcPr>
            <w:tcW w:w="1701" w:type="dxa"/>
          </w:tcPr>
          <w:p w14:paraId="34EBCED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3284938.19</w:t>
            </w:r>
          </w:p>
        </w:tc>
      </w:tr>
      <w:tr w:rsidR="00F01B12" w:rsidRPr="00C83B54" w14:paraId="0C2ABBB6" w14:textId="77777777" w:rsidTr="003D3DF1">
        <w:tc>
          <w:tcPr>
            <w:tcW w:w="1101" w:type="dxa"/>
          </w:tcPr>
          <w:p w14:paraId="0BF3261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1701" w:type="dxa"/>
          </w:tcPr>
          <w:p w14:paraId="0A0A0A5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454056.82</w:t>
            </w:r>
          </w:p>
        </w:tc>
        <w:tc>
          <w:tcPr>
            <w:tcW w:w="1701" w:type="dxa"/>
          </w:tcPr>
          <w:p w14:paraId="3E3B835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3284935.77</w:t>
            </w:r>
          </w:p>
        </w:tc>
      </w:tr>
      <w:tr w:rsidR="00F01B12" w:rsidRPr="00C83B54" w14:paraId="6AC2E629" w14:textId="77777777" w:rsidTr="003D3DF1">
        <w:tc>
          <w:tcPr>
            <w:tcW w:w="1101" w:type="dxa"/>
          </w:tcPr>
          <w:p w14:paraId="5E6FE87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1701" w:type="dxa"/>
          </w:tcPr>
          <w:p w14:paraId="0635212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454047.05</w:t>
            </w:r>
          </w:p>
        </w:tc>
        <w:tc>
          <w:tcPr>
            <w:tcW w:w="1701" w:type="dxa"/>
          </w:tcPr>
          <w:p w14:paraId="3F45907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3284934.50</w:t>
            </w:r>
          </w:p>
        </w:tc>
      </w:tr>
      <w:tr w:rsidR="00F01B12" w:rsidRPr="00C83B54" w14:paraId="2FC5D008" w14:textId="77777777" w:rsidTr="003D3DF1">
        <w:tc>
          <w:tcPr>
            <w:tcW w:w="1101" w:type="dxa"/>
          </w:tcPr>
          <w:p w14:paraId="5204AC0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1701" w:type="dxa"/>
          </w:tcPr>
          <w:p w14:paraId="184963E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454021.59</w:t>
            </w:r>
          </w:p>
        </w:tc>
        <w:tc>
          <w:tcPr>
            <w:tcW w:w="1701" w:type="dxa"/>
          </w:tcPr>
          <w:p w14:paraId="528ABEC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3284931.20</w:t>
            </w:r>
          </w:p>
        </w:tc>
      </w:tr>
      <w:tr w:rsidR="00F01B12" w:rsidRPr="00C83B54" w14:paraId="055616B0" w14:textId="77777777" w:rsidTr="003D3DF1">
        <w:tc>
          <w:tcPr>
            <w:tcW w:w="1101" w:type="dxa"/>
          </w:tcPr>
          <w:p w14:paraId="52CA806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3DAD8DF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454023.36</w:t>
            </w:r>
          </w:p>
        </w:tc>
        <w:tc>
          <w:tcPr>
            <w:tcW w:w="1701" w:type="dxa"/>
          </w:tcPr>
          <w:p w14:paraId="462B472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3284920.95</w:t>
            </w:r>
          </w:p>
        </w:tc>
      </w:tr>
      <w:tr w:rsidR="00F01B12" w:rsidRPr="00C83B54" w14:paraId="4C48A537" w14:textId="77777777" w:rsidTr="003D3DF1">
        <w:tc>
          <w:tcPr>
            <w:tcW w:w="1101" w:type="dxa"/>
          </w:tcPr>
          <w:p w14:paraId="52B11E2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701" w:type="dxa"/>
          </w:tcPr>
          <w:p w14:paraId="6FDE8B3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454023.67</w:t>
            </w:r>
          </w:p>
        </w:tc>
        <w:tc>
          <w:tcPr>
            <w:tcW w:w="1701" w:type="dxa"/>
          </w:tcPr>
          <w:p w14:paraId="478ECC8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3284919.17</w:t>
            </w:r>
          </w:p>
        </w:tc>
      </w:tr>
      <w:tr w:rsidR="00F01B12" w:rsidRPr="00C83B54" w14:paraId="54DFFD66" w14:textId="77777777" w:rsidTr="003D3DF1">
        <w:tc>
          <w:tcPr>
            <w:tcW w:w="1101" w:type="dxa"/>
          </w:tcPr>
          <w:p w14:paraId="19F710D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1701" w:type="dxa"/>
          </w:tcPr>
          <w:p w14:paraId="364DC42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454032.47</w:t>
            </w:r>
          </w:p>
        </w:tc>
        <w:tc>
          <w:tcPr>
            <w:tcW w:w="1701" w:type="dxa"/>
          </w:tcPr>
          <w:p w14:paraId="6069C60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3284919.92</w:t>
            </w:r>
          </w:p>
        </w:tc>
      </w:tr>
      <w:tr w:rsidR="00F01B12" w:rsidRPr="00C83B54" w14:paraId="2179FB68" w14:textId="77777777" w:rsidTr="003D3DF1">
        <w:tc>
          <w:tcPr>
            <w:tcW w:w="1101" w:type="dxa"/>
          </w:tcPr>
          <w:p w14:paraId="300904A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1701" w:type="dxa"/>
          </w:tcPr>
          <w:p w14:paraId="65034E6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454033.54</w:t>
            </w:r>
          </w:p>
        </w:tc>
        <w:tc>
          <w:tcPr>
            <w:tcW w:w="1701" w:type="dxa"/>
          </w:tcPr>
          <w:p w14:paraId="4AE3D548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3284913.76</w:t>
            </w:r>
          </w:p>
        </w:tc>
      </w:tr>
      <w:tr w:rsidR="00F01B12" w:rsidRPr="00C83B54" w14:paraId="43E94CA6" w14:textId="77777777" w:rsidTr="003D3DF1">
        <w:tc>
          <w:tcPr>
            <w:tcW w:w="1101" w:type="dxa"/>
          </w:tcPr>
          <w:p w14:paraId="5FAE8CD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1701" w:type="dxa"/>
          </w:tcPr>
          <w:p w14:paraId="465ECA1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454034.9</w:t>
            </w: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701" w:type="dxa"/>
          </w:tcPr>
          <w:p w14:paraId="3D7B72A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3284905.23</w:t>
            </w:r>
          </w:p>
        </w:tc>
      </w:tr>
      <w:tr w:rsidR="00F01B12" w:rsidRPr="00C83B54" w14:paraId="5F332AAC" w14:textId="77777777" w:rsidTr="003D3DF1">
        <w:tc>
          <w:tcPr>
            <w:tcW w:w="1101" w:type="dxa"/>
          </w:tcPr>
          <w:p w14:paraId="682E650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701" w:type="dxa"/>
          </w:tcPr>
          <w:p w14:paraId="56E7A16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454027.08</w:t>
            </w:r>
          </w:p>
        </w:tc>
        <w:tc>
          <w:tcPr>
            <w:tcW w:w="1701" w:type="dxa"/>
          </w:tcPr>
          <w:p w14:paraId="0F26D12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3284903.80</w:t>
            </w:r>
          </w:p>
        </w:tc>
      </w:tr>
    </w:tbl>
    <w:p w14:paraId="48F8F056" w14:textId="77777777" w:rsidR="00A125E3" w:rsidRPr="00C83B54" w:rsidRDefault="00E23131" w:rsidP="00A125E3">
      <w:pPr>
        <w:overflowPunct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Зона объектов торговли</w:t>
      </w:r>
    </w:p>
    <w:p w14:paraId="1128E3A5" w14:textId="77777777" w:rsidR="00E23131" w:rsidRPr="00C83B54" w:rsidRDefault="00E23131" w:rsidP="009910FA">
      <w:pPr>
        <w:rPr>
          <w:color w:val="000000" w:themeColor="text1"/>
          <w:sz w:val="24"/>
          <w:szCs w:val="24"/>
          <w:vertAlign w:val="superscript"/>
        </w:rPr>
      </w:pPr>
      <w:r w:rsidRPr="00C83B54">
        <w:rPr>
          <w:color w:val="000000" w:themeColor="text1"/>
          <w:sz w:val="24"/>
          <w:szCs w:val="24"/>
        </w:rPr>
        <w:t>Площадь участка по проекту – 1314 м</w:t>
      </w:r>
      <w:r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7C174F58" w14:textId="77777777" w:rsidTr="003D3DF1">
        <w:tc>
          <w:tcPr>
            <w:tcW w:w="1101" w:type="dxa"/>
            <w:vMerge w:val="restart"/>
            <w:vAlign w:val="center"/>
          </w:tcPr>
          <w:p w14:paraId="68B1E098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0B021524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9F1CB76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3A657C41" w14:textId="77777777" w:rsidTr="003D3DF1">
        <w:tc>
          <w:tcPr>
            <w:tcW w:w="1101" w:type="dxa"/>
            <w:vMerge/>
            <w:vAlign w:val="center"/>
          </w:tcPr>
          <w:p w14:paraId="254BEF3D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25ABD5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93DFED1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3861D360" w14:textId="77777777" w:rsidTr="003D3DF1">
        <w:tc>
          <w:tcPr>
            <w:tcW w:w="1101" w:type="dxa"/>
          </w:tcPr>
          <w:p w14:paraId="625CABC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18367C7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454204.61</w:t>
            </w:r>
          </w:p>
        </w:tc>
        <w:tc>
          <w:tcPr>
            <w:tcW w:w="1701" w:type="dxa"/>
          </w:tcPr>
          <w:p w14:paraId="7D5170D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3284955.26</w:t>
            </w:r>
          </w:p>
        </w:tc>
      </w:tr>
      <w:tr w:rsidR="00F01B12" w:rsidRPr="00C83B54" w14:paraId="5F12AC96" w14:textId="77777777" w:rsidTr="003D3DF1">
        <w:tc>
          <w:tcPr>
            <w:tcW w:w="1101" w:type="dxa"/>
          </w:tcPr>
          <w:p w14:paraId="1BF6CE7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1701" w:type="dxa"/>
          </w:tcPr>
          <w:p w14:paraId="665A59E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454200.35</w:t>
            </w:r>
          </w:p>
        </w:tc>
        <w:tc>
          <w:tcPr>
            <w:tcW w:w="1701" w:type="dxa"/>
          </w:tcPr>
          <w:p w14:paraId="3336F99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3284982.89</w:t>
            </w:r>
          </w:p>
        </w:tc>
      </w:tr>
      <w:tr w:rsidR="00F01B12" w:rsidRPr="00C83B54" w14:paraId="3A927E55" w14:textId="77777777" w:rsidTr="003D3DF1">
        <w:tc>
          <w:tcPr>
            <w:tcW w:w="1101" w:type="dxa"/>
          </w:tcPr>
          <w:p w14:paraId="6A73EB4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1701" w:type="dxa"/>
          </w:tcPr>
          <w:p w14:paraId="7C16EFFD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454169.05</w:t>
            </w:r>
          </w:p>
        </w:tc>
        <w:tc>
          <w:tcPr>
            <w:tcW w:w="1701" w:type="dxa"/>
          </w:tcPr>
          <w:p w14:paraId="1701C94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3284978.28</w:t>
            </w:r>
          </w:p>
        </w:tc>
      </w:tr>
      <w:tr w:rsidR="00F01B12" w:rsidRPr="00C83B54" w14:paraId="2EE68311" w14:textId="77777777" w:rsidTr="003D3DF1">
        <w:tc>
          <w:tcPr>
            <w:tcW w:w="1101" w:type="dxa"/>
          </w:tcPr>
          <w:p w14:paraId="210553C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1701" w:type="dxa"/>
          </w:tcPr>
          <w:p w14:paraId="646CBFE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454153.49</w:t>
            </w:r>
          </w:p>
        </w:tc>
        <w:tc>
          <w:tcPr>
            <w:tcW w:w="1701" w:type="dxa"/>
          </w:tcPr>
          <w:p w14:paraId="3B0AF85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3284975.26</w:t>
            </w:r>
          </w:p>
        </w:tc>
      </w:tr>
      <w:tr w:rsidR="00F01B12" w:rsidRPr="00C83B54" w14:paraId="26B42ECD" w14:textId="77777777" w:rsidTr="003D3DF1">
        <w:tc>
          <w:tcPr>
            <w:tcW w:w="1101" w:type="dxa"/>
          </w:tcPr>
          <w:p w14:paraId="5C3EEC0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701" w:type="dxa"/>
          </w:tcPr>
          <w:p w14:paraId="74F0D17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454154.11</w:t>
            </w:r>
          </w:p>
        </w:tc>
        <w:tc>
          <w:tcPr>
            <w:tcW w:w="1701" w:type="dxa"/>
          </w:tcPr>
          <w:p w14:paraId="55A143D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3284972.85</w:t>
            </w:r>
          </w:p>
        </w:tc>
      </w:tr>
      <w:tr w:rsidR="00F01B12" w:rsidRPr="00C83B54" w14:paraId="7F8A83ED" w14:textId="77777777" w:rsidTr="003D3DF1">
        <w:tc>
          <w:tcPr>
            <w:tcW w:w="1101" w:type="dxa"/>
          </w:tcPr>
          <w:p w14:paraId="697441F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27</w:t>
            </w:r>
          </w:p>
        </w:tc>
        <w:tc>
          <w:tcPr>
            <w:tcW w:w="1701" w:type="dxa"/>
          </w:tcPr>
          <w:p w14:paraId="2C12A1B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454156</w:t>
            </w: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.00</w:t>
            </w:r>
          </w:p>
        </w:tc>
        <w:tc>
          <w:tcPr>
            <w:tcW w:w="1701" w:type="dxa"/>
          </w:tcPr>
          <w:p w14:paraId="61D33AF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3284968.26</w:t>
            </w:r>
          </w:p>
        </w:tc>
      </w:tr>
      <w:tr w:rsidR="00F01B12" w:rsidRPr="00C83B54" w14:paraId="4B261528" w14:textId="77777777" w:rsidTr="003D3DF1">
        <w:tc>
          <w:tcPr>
            <w:tcW w:w="1101" w:type="dxa"/>
          </w:tcPr>
          <w:p w14:paraId="7FF405A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1701" w:type="dxa"/>
          </w:tcPr>
          <w:p w14:paraId="4F89702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454158.15</w:t>
            </w:r>
          </w:p>
        </w:tc>
        <w:tc>
          <w:tcPr>
            <w:tcW w:w="1701" w:type="dxa"/>
          </w:tcPr>
          <w:p w14:paraId="66A10AB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3284955.68</w:t>
            </w:r>
          </w:p>
        </w:tc>
      </w:tr>
      <w:tr w:rsidR="00F01B12" w:rsidRPr="00C83B54" w14:paraId="2AC0BA2A" w14:textId="77777777" w:rsidTr="003D3DF1">
        <w:tc>
          <w:tcPr>
            <w:tcW w:w="1101" w:type="dxa"/>
          </w:tcPr>
          <w:p w14:paraId="0F067C3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06D83E4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454159.57</w:t>
            </w:r>
          </w:p>
        </w:tc>
        <w:tc>
          <w:tcPr>
            <w:tcW w:w="1701" w:type="dxa"/>
          </w:tcPr>
          <w:p w14:paraId="30D9B34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3284947.77</w:t>
            </w:r>
          </w:p>
        </w:tc>
      </w:tr>
      <w:tr w:rsidR="00F01B12" w:rsidRPr="00C83B54" w14:paraId="1FC01E47" w14:textId="77777777" w:rsidTr="003D3DF1">
        <w:tc>
          <w:tcPr>
            <w:tcW w:w="1101" w:type="dxa"/>
          </w:tcPr>
          <w:p w14:paraId="3EB2964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643C046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454184.18</w:t>
            </w:r>
          </w:p>
        </w:tc>
        <w:tc>
          <w:tcPr>
            <w:tcW w:w="1701" w:type="dxa"/>
          </w:tcPr>
          <w:p w14:paraId="6D81986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3284951.47</w:t>
            </w:r>
          </w:p>
        </w:tc>
      </w:tr>
    </w:tbl>
    <w:p w14:paraId="28565DA4" w14:textId="77777777" w:rsidR="000C545E" w:rsidRPr="00C83B54" w:rsidRDefault="00E23131" w:rsidP="000C545E">
      <w:pPr>
        <w:overflowPunct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Зона коммунального обслуживания</w:t>
      </w:r>
    </w:p>
    <w:p w14:paraId="145319DF" w14:textId="77777777" w:rsidR="00E23131" w:rsidRPr="00C83B54" w:rsidRDefault="003A47F0" w:rsidP="00E23131">
      <w:pPr>
        <w:rPr>
          <w:color w:val="000000" w:themeColor="text1"/>
          <w:sz w:val="24"/>
          <w:szCs w:val="24"/>
          <w:vertAlign w:val="superscript"/>
        </w:rPr>
      </w:pPr>
      <w:r w:rsidRPr="00C83B54">
        <w:rPr>
          <w:color w:val="000000" w:themeColor="text1"/>
          <w:sz w:val="24"/>
          <w:szCs w:val="24"/>
        </w:rPr>
        <w:t>Площадь участка по проекту – 90</w:t>
      </w:r>
      <w:r w:rsidR="00E23131" w:rsidRPr="00C83B54">
        <w:rPr>
          <w:color w:val="000000" w:themeColor="text1"/>
          <w:sz w:val="24"/>
          <w:szCs w:val="24"/>
        </w:rPr>
        <w:t xml:space="preserve"> м</w:t>
      </w:r>
      <w:r w:rsidR="00E23131"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60A84177" w14:textId="77777777" w:rsidTr="003D3DF1">
        <w:tc>
          <w:tcPr>
            <w:tcW w:w="1101" w:type="dxa"/>
            <w:vMerge w:val="restart"/>
            <w:vAlign w:val="center"/>
          </w:tcPr>
          <w:p w14:paraId="531449D1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4C60AD8B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33EE8670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0A3B44C0" w14:textId="77777777" w:rsidTr="003D3DF1">
        <w:tc>
          <w:tcPr>
            <w:tcW w:w="1101" w:type="dxa"/>
            <w:vMerge/>
            <w:vAlign w:val="center"/>
          </w:tcPr>
          <w:p w14:paraId="31E456B6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DF4DD9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4BA4D7B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72D5E3F6" w14:textId="77777777" w:rsidTr="003D3DF1">
        <w:tc>
          <w:tcPr>
            <w:tcW w:w="1101" w:type="dxa"/>
          </w:tcPr>
          <w:p w14:paraId="1EC91DC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701" w:type="dxa"/>
          </w:tcPr>
          <w:p w14:paraId="2488B66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454002.53</w:t>
            </w:r>
          </w:p>
        </w:tc>
        <w:tc>
          <w:tcPr>
            <w:tcW w:w="1701" w:type="dxa"/>
          </w:tcPr>
          <w:p w14:paraId="2BC9ABF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3284902.87</w:t>
            </w:r>
          </w:p>
        </w:tc>
      </w:tr>
      <w:tr w:rsidR="00F01B12" w:rsidRPr="00C83B54" w14:paraId="640F0CE5" w14:textId="77777777" w:rsidTr="003D3DF1">
        <w:tc>
          <w:tcPr>
            <w:tcW w:w="1101" w:type="dxa"/>
          </w:tcPr>
          <w:p w14:paraId="1297430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1701" w:type="dxa"/>
          </w:tcPr>
          <w:p w14:paraId="4FF3950C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454013.77</w:t>
            </w:r>
          </w:p>
        </w:tc>
        <w:tc>
          <w:tcPr>
            <w:tcW w:w="1701" w:type="dxa"/>
          </w:tcPr>
          <w:p w14:paraId="4EA9D2F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3284904.6</w:t>
            </w: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0</w:t>
            </w:r>
          </w:p>
        </w:tc>
      </w:tr>
      <w:tr w:rsidR="00F01B12" w:rsidRPr="00C83B54" w14:paraId="1D33DB88" w14:textId="77777777" w:rsidTr="003D3DF1">
        <w:tc>
          <w:tcPr>
            <w:tcW w:w="1101" w:type="dxa"/>
          </w:tcPr>
          <w:p w14:paraId="306E8BC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701" w:type="dxa"/>
          </w:tcPr>
          <w:p w14:paraId="1BF4276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454012.49</w:t>
            </w:r>
          </w:p>
        </w:tc>
        <w:tc>
          <w:tcPr>
            <w:tcW w:w="1701" w:type="dxa"/>
          </w:tcPr>
          <w:p w14:paraId="0099894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3284912.48</w:t>
            </w:r>
          </w:p>
        </w:tc>
      </w:tr>
      <w:tr w:rsidR="00F01B12" w:rsidRPr="00C83B54" w14:paraId="52C2355E" w14:textId="77777777" w:rsidTr="003D3DF1">
        <w:tc>
          <w:tcPr>
            <w:tcW w:w="1101" w:type="dxa"/>
          </w:tcPr>
          <w:p w14:paraId="6979C47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1701" w:type="dxa"/>
          </w:tcPr>
          <w:p w14:paraId="7F735A0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454001.33</w:t>
            </w:r>
          </w:p>
        </w:tc>
        <w:tc>
          <w:tcPr>
            <w:tcW w:w="1701" w:type="dxa"/>
          </w:tcPr>
          <w:p w14:paraId="07513DF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val="en-US" w:eastAsia="en-US"/>
              </w:rPr>
              <w:t>3284910.76</w:t>
            </w:r>
          </w:p>
        </w:tc>
      </w:tr>
    </w:tbl>
    <w:p w14:paraId="7F8649C9" w14:textId="77777777" w:rsidR="00E23131" w:rsidRPr="00C83B54" w:rsidRDefault="00E23131" w:rsidP="00E23131">
      <w:pPr>
        <w:overflowPunct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Площадь участка по</w:t>
      </w:r>
      <w:r w:rsidR="003A47F0" w:rsidRPr="00C83B54">
        <w:rPr>
          <w:color w:val="000000" w:themeColor="text1"/>
          <w:sz w:val="24"/>
          <w:szCs w:val="24"/>
        </w:rPr>
        <w:t xml:space="preserve"> проекту – 90</w:t>
      </w:r>
      <w:r w:rsidRPr="00C83B54">
        <w:rPr>
          <w:color w:val="000000" w:themeColor="text1"/>
          <w:sz w:val="24"/>
          <w:szCs w:val="24"/>
        </w:rPr>
        <w:t xml:space="preserve"> м</w:t>
      </w:r>
      <w:r w:rsidRPr="00C83B54">
        <w:rPr>
          <w:color w:val="000000" w:themeColor="text1"/>
          <w:sz w:val="24"/>
          <w:szCs w:val="24"/>
          <w:vertAlign w:val="superscript"/>
        </w:rPr>
        <w:t>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10F4F948" w14:textId="77777777" w:rsidTr="003D3DF1">
        <w:tc>
          <w:tcPr>
            <w:tcW w:w="1101" w:type="dxa"/>
            <w:vMerge w:val="restart"/>
            <w:vAlign w:val="center"/>
          </w:tcPr>
          <w:p w14:paraId="5DC9A0C6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1B29B668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A476B88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00EBEAC7" w14:textId="77777777" w:rsidTr="003D3DF1">
        <w:tc>
          <w:tcPr>
            <w:tcW w:w="1101" w:type="dxa"/>
            <w:vMerge/>
            <w:vAlign w:val="center"/>
          </w:tcPr>
          <w:p w14:paraId="210BED77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A1AB72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23B1D9E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494F02F4" w14:textId="77777777" w:rsidTr="003D3DF1">
        <w:tc>
          <w:tcPr>
            <w:tcW w:w="1101" w:type="dxa"/>
          </w:tcPr>
          <w:p w14:paraId="759A867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14:paraId="4426847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454091.44</w:t>
            </w:r>
          </w:p>
        </w:tc>
        <w:tc>
          <w:tcPr>
            <w:tcW w:w="1701" w:type="dxa"/>
          </w:tcPr>
          <w:p w14:paraId="14B39B0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3284936.39</w:t>
            </w:r>
          </w:p>
        </w:tc>
      </w:tr>
      <w:tr w:rsidR="00F01B12" w:rsidRPr="00C83B54" w14:paraId="78E3225E" w14:textId="77777777" w:rsidTr="003D3DF1">
        <w:tc>
          <w:tcPr>
            <w:tcW w:w="1101" w:type="dxa"/>
          </w:tcPr>
          <w:p w14:paraId="7731394F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lastRenderedPageBreak/>
              <w:t>7</w:t>
            </w:r>
          </w:p>
        </w:tc>
        <w:tc>
          <w:tcPr>
            <w:tcW w:w="1701" w:type="dxa"/>
          </w:tcPr>
          <w:p w14:paraId="3670706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454099.35</w:t>
            </w:r>
          </w:p>
        </w:tc>
        <w:tc>
          <w:tcPr>
            <w:tcW w:w="1701" w:type="dxa"/>
          </w:tcPr>
          <w:p w14:paraId="1294FE0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3284937.64</w:t>
            </w:r>
          </w:p>
        </w:tc>
      </w:tr>
      <w:tr w:rsidR="00F01B12" w:rsidRPr="00C83B54" w14:paraId="2D065303" w14:textId="77777777" w:rsidTr="003D3DF1">
        <w:tc>
          <w:tcPr>
            <w:tcW w:w="1101" w:type="dxa"/>
          </w:tcPr>
          <w:p w14:paraId="3CAA74B2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37</w:t>
            </w:r>
          </w:p>
        </w:tc>
        <w:tc>
          <w:tcPr>
            <w:tcW w:w="1701" w:type="dxa"/>
          </w:tcPr>
          <w:p w14:paraId="724BB6F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454097.70</w:t>
            </w:r>
          </w:p>
        </w:tc>
        <w:tc>
          <w:tcPr>
            <w:tcW w:w="1701" w:type="dxa"/>
          </w:tcPr>
          <w:p w14:paraId="5DB6131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3284948.76</w:t>
            </w:r>
          </w:p>
        </w:tc>
      </w:tr>
      <w:tr w:rsidR="00F01B12" w:rsidRPr="00C83B54" w14:paraId="0039187D" w14:textId="77777777" w:rsidTr="003D3DF1">
        <w:tc>
          <w:tcPr>
            <w:tcW w:w="1101" w:type="dxa"/>
          </w:tcPr>
          <w:p w14:paraId="66AB59C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1701" w:type="dxa"/>
          </w:tcPr>
          <w:p w14:paraId="56A0104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454089.79</w:t>
            </w:r>
          </w:p>
        </w:tc>
        <w:tc>
          <w:tcPr>
            <w:tcW w:w="1701" w:type="dxa"/>
          </w:tcPr>
          <w:p w14:paraId="559CECE6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3284947.63</w:t>
            </w:r>
          </w:p>
        </w:tc>
      </w:tr>
      <w:tr w:rsidR="00F01B12" w:rsidRPr="00C83B54" w14:paraId="71904AEF" w14:textId="77777777" w:rsidTr="003D3DF1">
        <w:tc>
          <w:tcPr>
            <w:tcW w:w="1101" w:type="dxa"/>
          </w:tcPr>
          <w:p w14:paraId="296D1A3A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57</w:t>
            </w:r>
          </w:p>
        </w:tc>
        <w:tc>
          <w:tcPr>
            <w:tcW w:w="1701" w:type="dxa"/>
          </w:tcPr>
          <w:p w14:paraId="5993D9F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454089.93</w:t>
            </w:r>
          </w:p>
        </w:tc>
        <w:tc>
          <w:tcPr>
            <w:tcW w:w="1701" w:type="dxa"/>
          </w:tcPr>
          <w:p w14:paraId="181ED2F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3284947.00</w:t>
            </w:r>
          </w:p>
        </w:tc>
      </w:tr>
    </w:tbl>
    <w:p w14:paraId="4797A0AB" w14:textId="77777777" w:rsidR="00E23131" w:rsidRPr="00C83B54" w:rsidRDefault="00E23131" w:rsidP="00EC20BD">
      <w:pPr>
        <w:spacing w:line="0" w:lineRule="atLeast"/>
        <w:rPr>
          <w:b/>
          <w:color w:val="000000" w:themeColor="text1"/>
          <w:sz w:val="24"/>
          <w:szCs w:val="24"/>
        </w:rPr>
      </w:pPr>
    </w:p>
    <w:p w14:paraId="1EFBA50D" w14:textId="3B10791C" w:rsidR="00090136" w:rsidRPr="00C83B54" w:rsidRDefault="00090136" w:rsidP="00090976">
      <w:pPr>
        <w:spacing w:line="0" w:lineRule="atLeast"/>
        <w:jc w:val="center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Расчётные коэффициенты плотности застройки проектируемых объектов капитального строительства</w:t>
      </w:r>
    </w:p>
    <w:p w14:paraId="36F7B0E6" w14:textId="77777777" w:rsidR="00090976" w:rsidRPr="00C83B54" w:rsidRDefault="00090136" w:rsidP="00FB6383">
      <w:pPr>
        <w:spacing w:line="360" w:lineRule="auto"/>
        <w:ind w:left="-284" w:firstLine="568"/>
        <w:jc w:val="right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Таблица 3</w:t>
      </w:r>
    </w:p>
    <w:tbl>
      <w:tblPr>
        <w:tblW w:w="10490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1877"/>
        <w:gridCol w:w="1134"/>
        <w:gridCol w:w="1203"/>
        <w:gridCol w:w="1203"/>
        <w:gridCol w:w="1103"/>
        <w:gridCol w:w="851"/>
        <w:gridCol w:w="992"/>
        <w:gridCol w:w="992"/>
      </w:tblGrid>
      <w:tr w:rsidR="004D4E2D" w:rsidRPr="00C83B54" w14:paraId="6476B57C" w14:textId="77777777" w:rsidTr="004576A9">
        <w:tc>
          <w:tcPr>
            <w:tcW w:w="1135" w:type="dxa"/>
          </w:tcPr>
          <w:p w14:paraId="574A44D7" w14:textId="77777777" w:rsidR="004D4E2D" w:rsidRPr="00C83B54" w:rsidRDefault="004D4E2D" w:rsidP="004D4E2D">
            <w:pPr>
              <w:spacing w:line="276" w:lineRule="auto"/>
              <w:ind w:left="-301" w:firstLine="301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№</w:t>
            </w:r>
          </w:p>
          <w:p w14:paraId="573FCB6A" w14:textId="77777777" w:rsidR="004D4E2D" w:rsidRPr="00C83B54" w:rsidRDefault="00425976" w:rsidP="00425976">
            <w:pPr>
              <w:spacing w:line="276" w:lineRule="auto"/>
              <w:ind w:left="-252" w:right="-107" w:firstLine="3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  Литера</w:t>
            </w:r>
          </w:p>
        </w:tc>
        <w:tc>
          <w:tcPr>
            <w:tcW w:w="1877" w:type="dxa"/>
          </w:tcPr>
          <w:p w14:paraId="456B7D25" w14:textId="77777777" w:rsidR="004D4E2D" w:rsidRPr="00C83B54" w:rsidRDefault="004D4E2D" w:rsidP="00090136">
            <w:pPr>
              <w:spacing w:line="276" w:lineRule="auto"/>
              <w:ind w:left="3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Наименование объекта капитального строительства</w:t>
            </w:r>
          </w:p>
        </w:tc>
        <w:tc>
          <w:tcPr>
            <w:tcW w:w="1134" w:type="dxa"/>
          </w:tcPr>
          <w:p w14:paraId="47ACD3E6" w14:textId="77777777" w:rsidR="004D4E2D" w:rsidRPr="00C83B54" w:rsidRDefault="004D4E2D" w:rsidP="00AA43F1">
            <w:pPr>
              <w:spacing w:line="276" w:lineRule="auto"/>
              <w:ind w:left="-102" w:right="-105"/>
              <w:jc w:val="center"/>
              <w:rPr>
                <w:color w:val="000000" w:themeColor="text1"/>
                <w:sz w:val="22"/>
                <w:szCs w:val="22"/>
                <w:vertAlign w:val="superscript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Общая площадь квартир, м</w:t>
            </w:r>
            <w:r w:rsidRPr="00C83B54">
              <w:rPr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  <w:p w14:paraId="4C4A0821" w14:textId="77777777" w:rsidR="004D4E2D" w:rsidRPr="00C83B54" w:rsidRDefault="004D4E2D" w:rsidP="00AA43F1">
            <w:pPr>
              <w:spacing w:line="276" w:lineRule="auto"/>
              <w:ind w:left="-102" w:right="-10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(ориентировочная)</w:t>
            </w:r>
          </w:p>
        </w:tc>
        <w:tc>
          <w:tcPr>
            <w:tcW w:w="1203" w:type="dxa"/>
          </w:tcPr>
          <w:p w14:paraId="4F26B134" w14:textId="77777777" w:rsidR="004D4E2D" w:rsidRPr="00C83B54" w:rsidRDefault="004D4E2D" w:rsidP="00090976">
            <w:pPr>
              <w:spacing w:line="276" w:lineRule="auto"/>
              <w:ind w:left="-102" w:right="-105"/>
              <w:jc w:val="center"/>
              <w:rPr>
                <w:color w:val="000000" w:themeColor="text1"/>
                <w:vertAlign w:val="superscript"/>
              </w:rPr>
            </w:pPr>
            <w:r w:rsidRPr="00C83B54">
              <w:rPr>
                <w:color w:val="000000" w:themeColor="text1"/>
              </w:rPr>
              <w:t>Общая площадь встроенных нежилых помещений, м</w:t>
            </w:r>
            <w:r w:rsidRPr="00C83B54">
              <w:rPr>
                <w:color w:val="000000" w:themeColor="text1"/>
                <w:vertAlign w:val="superscript"/>
              </w:rPr>
              <w:t>2</w:t>
            </w:r>
          </w:p>
        </w:tc>
        <w:tc>
          <w:tcPr>
            <w:tcW w:w="1203" w:type="dxa"/>
          </w:tcPr>
          <w:p w14:paraId="1A690237" w14:textId="77777777" w:rsidR="004D4E2D" w:rsidRPr="00C83B54" w:rsidRDefault="004D4E2D" w:rsidP="00090136">
            <w:pPr>
              <w:spacing w:line="360" w:lineRule="auto"/>
              <w:ind w:left="3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Площадь земельного участка, м</w:t>
            </w:r>
            <w:r w:rsidRPr="00C83B54">
              <w:rPr>
                <w:color w:val="000000" w:themeColor="text1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1103" w:type="dxa"/>
          </w:tcPr>
          <w:p w14:paraId="4986C827" w14:textId="77777777" w:rsidR="004D4E2D" w:rsidRPr="00C83B54" w:rsidRDefault="004D4E2D" w:rsidP="004D4E2D">
            <w:pPr>
              <w:spacing w:line="360" w:lineRule="auto"/>
              <w:ind w:left="-134" w:right="-73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Коэффициент плотности застройки</w:t>
            </w:r>
          </w:p>
        </w:tc>
        <w:tc>
          <w:tcPr>
            <w:tcW w:w="851" w:type="dxa"/>
          </w:tcPr>
          <w:p w14:paraId="52B967A5" w14:textId="77777777" w:rsidR="004D4E2D" w:rsidRPr="00C83B54" w:rsidRDefault="004D4E2D" w:rsidP="004D4E2D">
            <w:pPr>
              <w:spacing w:line="360" w:lineRule="auto"/>
              <w:ind w:left="-140" w:right="-79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Площадь застройки</w:t>
            </w:r>
          </w:p>
        </w:tc>
        <w:tc>
          <w:tcPr>
            <w:tcW w:w="992" w:type="dxa"/>
          </w:tcPr>
          <w:p w14:paraId="2DC9F8DD" w14:textId="77777777" w:rsidR="004D4E2D" w:rsidRPr="00C83B54" w:rsidRDefault="004D4E2D" w:rsidP="00613E9D">
            <w:pPr>
              <w:spacing w:line="360" w:lineRule="auto"/>
              <w:ind w:left="-142" w:right="-74" w:hanging="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Коэффициент застройки</w:t>
            </w:r>
          </w:p>
          <w:p w14:paraId="385CFA8C" w14:textId="77777777" w:rsidR="00002CF8" w:rsidRPr="00C83B54" w:rsidRDefault="00002CF8" w:rsidP="00613E9D">
            <w:pPr>
              <w:spacing w:line="360" w:lineRule="auto"/>
              <w:ind w:left="-142" w:right="-74" w:hanging="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%</w:t>
            </w:r>
          </w:p>
        </w:tc>
        <w:tc>
          <w:tcPr>
            <w:tcW w:w="992" w:type="dxa"/>
          </w:tcPr>
          <w:p w14:paraId="6204928A" w14:textId="77777777" w:rsidR="004D4E2D" w:rsidRPr="00C83B54" w:rsidRDefault="004D4E2D" w:rsidP="00090136">
            <w:pPr>
              <w:spacing w:line="360" w:lineRule="auto"/>
              <w:ind w:left="3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Крзу</w:t>
            </w:r>
          </w:p>
        </w:tc>
      </w:tr>
      <w:tr w:rsidR="00B447F7" w:rsidRPr="00C83B54" w14:paraId="3F383D37" w14:textId="77777777" w:rsidTr="004576A9">
        <w:tc>
          <w:tcPr>
            <w:tcW w:w="1135" w:type="dxa"/>
            <w:vMerge w:val="restart"/>
            <w:vAlign w:val="center"/>
          </w:tcPr>
          <w:p w14:paraId="391D51D4" w14:textId="77777777" w:rsidR="002E4602" w:rsidRPr="00C83B54" w:rsidRDefault="002E4602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Литер 1.1 </w:t>
            </w:r>
          </w:p>
          <w:p w14:paraId="34D90E8E" w14:textId="77777777" w:rsidR="002E4602" w:rsidRPr="00C83B54" w:rsidRDefault="002E4602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Литер 1.2</w:t>
            </w:r>
          </w:p>
          <w:p w14:paraId="06101D94" w14:textId="77777777" w:rsidR="002E4602" w:rsidRPr="00C83B54" w:rsidRDefault="002E4602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Литер 1.3</w:t>
            </w:r>
          </w:p>
          <w:p w14:paraId="334B6EE3" w14:textId="77777777" w:rsidR="002E4602" w:rsidRPr="00C83B54" w:rsidRDefault="002E4602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Литер 1.4</w:t>
            </w:r>
          </w:p>
        </w:tc>
        <w:tc>
          <w:tcPr>
            <w:tcW w:w="1877" w:type="dxa"/>
            <w:vMerge w:val="restart"/>
          </w:tcPr>
          <w:p w14:paraId="6FE9D62D" w14:textId="77777777" w:rsidR="002E4602" w:rsidRPr="00C83B54" w:rsidRDefault="002E4602" w:rsidP="00D10EA7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Жилой комплекс с подземной автостоянкой закрытого типа</w:t>
            </w:r>
          </w:p>
        </w:tc>
        <w:tc>
          <w:tcPr>
            <w:tcW w:w="1134" w:type="dxa"/>
            <w:vAlign w:val="center"/>
          </w:tcPr>
          <w:p w14:paraId="78CA62C6" w14:textId="77777777" w:rsidR="002E4602" w:rsidRPr="00C83B54" w:rsidRDefault="002E4602" w:rsidP="00C51D85">
            <w:pPr>
              <w:ind w:left="-284" w:firstLine="28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16691,4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*</w:t>
            </w:r>
          </w:p>
        </w:tc>
        <w:tc>
          <w:tcPr>
            <w:tcW w:w="1203" w:type="dxa"/>
          </w:tcPr>
          <w:p w14:paraId="073C2B76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2A5C0624" w14:textId="77777777" w:rsidR="002E4602" w:rsidRPr="00C83B54" w:rsidRDefault="002E4602" w:rsidP="00C51D85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  <w:p w14:paraId="2764565E" w14:textId="77777777" w:rsidR="002E4602" w:rsidRPr="00C83B54" w:rsidRDefault="002E4602" w:rsidP="00C51D85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  <w:vMerge w:val="restart"/>
            <w:vAlign w:val="center"/>
          </w:tcPr>
          <w:p w14:paraId="4F520BF8" w14:textId="77777777" w:rsidR="002E4602" w:rsidRPr="00C83B54" w:rsidRDefault="002E4602" w:rsidP="00B23CEE">
            <w:pPr>
              <w:ind w:left="-284" w:firstLine="568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 </w:t>
            </w:r>
          </w:p>
          <w:p w14:paraId="19A20F4C" w14:textId="77777777" w:rsidR="002E4602" w:rsidRPr="00C83B54" w:rsidRDefault="00BD3697" w:rsidP="00E10C4E">
            <w:pPr>
              <w:ind w:left="-284" w:right="-78" w:firstLine="21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9883</w:t>
            </w:r>
          </w:p>
        </w:tc>
        <w:tc>
          <w:tcPr>
            <w:tcW w:w="1103" w:type="dxa"/>
            <w:vMerge w:val="restart"/>
            <w:vAlign w:val="center"/>
          </w:tcPr>
          <w:p w14:paraId="7931A727" w14:textId="77777777" w:rsidR="002E4602" w:rsidRPr="00C83B54" w:rsidRDefault="005E349A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2,4</w:t>
            </w:r>
            <w:r w:rsidR="002E4602" w:rsidRPr="00C83B54">
              <w:rPr>
                <w:color w:val="000000" w:themeColor="text1"/>
                <w:sz w:val="22"/>
                <w:szCs w:val="22"/>
              </w:rPr>
              <w:t xml:space="preserve">                 </w:t>
            </w:r>
          </w:p>
        </w:tc>
        <w:tc>
          <w:tcPr>
            <w:tcW w:w="851" w:type="dxa"/>
            <w:vMerge w:val="restart"/>
            <w:vAlign w:val="center"/>
          </w:tcPr>
          <w:p w14:paraId="00E68D7D" w14:textId="77777777" w:rsidR="002E4602" w:rsidRPr="00C83B54" w:rsidRDefault="002E4602" w:rsidP="002E4602">
            <w:pPr>
              <w:tabs>
                <w:tab w:val="left" w:pos="414"/>
              </w:tabs>
              <w:ind w:left="-566" w:right="-288" w:firstLine="566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3188,4</w:t>
            </w:r>
          </w:p>
        </w:tc>
        <w:tc>
          <w:tcPr>
            <w:tcW w:w="992" w:type="dxa"/>
            <w:vMerge w:val="restart"/>
            <w:vAlign w:val="center"/>
          </w:tcPr>
          <w:p w14:paraId="27CEB3E0" w14:textId="77777777" w:rsidR="002E4602" w:rsidRPr="00C83B54" w:rsidRDefault="00D61E92" w:rsidP="0042597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0,32</w:t>
            </w:r>
          </w:p>
        </w:tc>
        <w:tc>
          <w:tcPr>
            <w:tcW w:w="992" w:type="dxa"/>
            <w:vMerge w:val="restart"/>
          </w:tcPr>
          <w:p w14:paraId="3FD76C72" w14:textId="77777777" w:rsidR="002E4602" w:rsidRPr="00C83B54" w:rsidRDefault="002E4602" w:rsidP="002731F0">
            <w:pPr>
              <w:rPr>
                <w:color w:val="000000" w:themeColor="text1"/>
                <w:sz w:val="22"/>
                <w:szCs w:val="22"/>
              </w:rPr>
            </w:pPr>
          </w:p>
          <w:p w14:paraId="46682F1D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25E437AA" w14:textId="77777777" w:rsidR="002E4602" w:rsidRPr="00C83B54" w:rsidRDefault="00794F5B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93</w:t>
            </w:r>
          </w:p>
        </w:tc>
      </w:tr>
      <w:tr w:rsidR="00B447F7" w:rsidRPr="00C83B54" w14:paraId="577D2EA8" w14:textId="77777777" w:rsidTr="004576A9">
        <w:tc>
          <w:tcPr>
            <w:tcW w:w="1135" w:type="dxa"/>
            <w:vMerge/>
            <w:vAlign w:val="center"/>
          </w:tcPr>
          <w:p w14:paraId="6B913341" w14:textId="77777777" w:rsidR="002E4602" w:rsidRPr="00C83B54" w:rsidRDefault="002E4602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877" w:type="dxa"/>
            <w:vMerge/>
          </w:tcPr>
          <w:p w14:paraId="3C68415F" w14:textId="77777777" w:rsidR="002E4602" w:rsidRPr="00C83B54" w:rsidRDefault="002E4602" w:rsidP="00D10EA7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06A09DA0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203" w:type="dxa"/>
          </w:tcPr>
          <w:p w14:paraId="5ACBBADF" w14:textId="77777777" w:rsidR="002E4602" w:rsidRPr="00C83B54" w:rsidRDefault="002E4602" w:rsidP="002731F0">
            <w:pPr>
              <w:rPr>
                <w:color w:val="000000" w:themeColor="text1"/>
                <w:sz w:val="22"/>
                <w:szCs w:val="22"/>
              </w:rPr>
            </w:pPr>
          </w:p>
          <w:p w14:paraId="54CCDC3F" w14:textId="77777777" w:rsidR="002E4602" w:rsidRPr="00C83B54" w:rsidRDefault="002E4602" w:rsidP="00794F5B">
            <w:pPr>
              <w:ind w:left="-137" w:right="-6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1229,3</w:t>
            </w:r>
            <w:r w:rsidR="00794F5B" w:rsidRPr="00C83B54">
              <w:rPr>
                <w:color w:val="000000" w:themeColor="text1"/>
              </w:rPr>
              <w:t>+717,9</w:t>
            </w:r>
          </w:p>
        </w:tc>
        <w:tc>
          <w:tcPr>
            <w:tcW w:w="1203" w:type="dxa"/>
            <w:vMerge/>
            <w:vAlign w:val="center"/>
          </w:tcPr>
          <w:p w14:paraId="522A318E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03" w:type="dxa"/>
            <w:vMerge/>
            <w:vAlign w:val="center"/>
          </w:tcPr>
          <w:p w14:paraId="37BBF82B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851" w:type="dxa"/>
            <w:vMerge/>
            <w:vAlign w:val="center"/>
          </w:tcPr>
          <w:p w14:paraId="412C4C75" w14:textId="77777777" w:rsidR="002E4602" w:rsidRPr="00C83B54" w:rsidRDefault="002E4602" w:rsidP="002731F0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vMerge/>
            <w:vAlign w:val="center"/>
          </w:tcPr>
          <w:p w14:paraId="5B7DFF3E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14:paraId="0BB5C618" w14:textId="77777777" w:rsidR="002E4602" w:rsidRPr="00C83B54" w:rsidRDefault="002E4602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B447F7" w:rsidRPr="00C83B54" w14:paraId="1A5CB813" w14:textId="77777777" w:rsidTr="004576A9">
        <w:tc>
          <w:tcPr>
            <w:tcW w:w="1135" w:type="dxa"/>
            <w:vAlign w:val="center"/>
          </w:tcPr>
          <w:p w14:paraId="7873B5C0" w14:textId="77777777" w:rsidR="00C51D85" w:rsidRPr="00C83B54" w:rsidRDefault="00C51D85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877" w:type="dxa"/>
          </w:tcPr>
          <w:p w14:paraId="0A1074F9" w14:textId="77777777" w:rsidR="00C51D85" w:rsidRPr="00C83B54" w:rsidRDefault="00C51D85" w:rsidP="00D10EA7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Трансформаторная подстанция</w:t>
            </w:r>
          </w:p>
        </w:tc>
        <w:tc>
          <w:tcPr>
            <w:tcW w:w="1134" w:type="dxa"/>
            <w:vAlign w:val="center"/>
          </w:tcPr>
          <w:p w14:paraId="34642F6D" w14:textId="77777777" w:rsidR="00C51D85" w:rsidRPr="00C83B54" w:rsidRDefault="00C51D85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</w:tcPr>
          <w:p w14:paraId="027C4091" w14:textId="77777777" w:rsidR="00C51D85" w:rsidRPr="00C83B54" w:rsidRDefault="00C51D85" w:rsidP="002731F0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  <w:vAlign w:val="center"/>
          </w:tcPr>
          <w:p w14:paraId="73C5B797" w14:textId="77777777" w:rsidR="00C51D85" w:rsidRPr="00C83B54" w:rsidRDefault="00BD3697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103" w:type="dxa"/>
            <w:vAlign w:val="center"/>
          </w:tcPr>
          <w:p w14:paraId="03210F8D" w14:textId="77777777" w:rsidR="00C51D85" w:rsidRPr="00C83B54" w:rsidRDefault="00C51D85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851" w:type="dxa"/>
            <w:vAlign w:val="center"/>
          </w:tcPr>
          <w:p w14:paraId="265E49CC" w14:textId="77777777" w:rsidR="00C51D85" w:rsidRPr="00C83B54" w:rsidRDefault="005C5F19" w:rsidP="002731F0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79,0</w:t>
            </w:r>
          </w:p>
        </w:tc>
        <w:tc>
          <w:tcPr>
            <w:tcW w:w="992" w:type="dxa"/>
            <w:vAlign w:val="center"/>
          </w:tcPr>
          <w:p w14:paraId="0A41EC16" w14:textId="77777777" w:rsidR="00C51D85" w:rsidRPr="00C83B54" w:rsidRDefault="00002CF8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0,88</w:t>
            </w:r>
          </w:p>
        </w:tc>
        <w:tc>
          <w:tcPr>
            <w:tcW w:w="992" w:type="dxa"/>
          </w:tcPr>
          <w:p w14:paraId="1E0AAB5C" w14:textId="77777777" w:rsidR="00C51D85" w:rsidRPr="00C83B54" w:rsidRDefault="00C51D85" w:rsidP="00090136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B447F7" w:rsidRPr="00C83B54" w14:paraId="6C6762AE" w14:textId="77777777" w:rsidTr="004576A9">
        <w:tc>
          <w:tcPr>
            <w:tcW w:w="1135" w:type="dxa"/>
            <w:vAlign w:val="center"/>
          </w:tcPr>
          <w:p w14:paraId="720E6799" w14:textId="77777777" w:rsidR="005C5F19" w:rsidRPr="00C83B54" w:rsidRDefault="005C5F19" w:rsidP="005C5F19">
            <w:pPr>
              <w:spacing w:line="360" w:lineRule="auto"/>
              <w:ind w:left="-284" w:right="-113" w:firstLine="2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      3</w:t>
            </w:r>
          </w:p>
        </w:tc>
        <w:tc>
          <w:tcPr>
            <w:tcW w:w="1877" w:type="dxa"/>
          </w:tcPr>
          <w:p w14:paraId="2DA9495A" w14:textId="77777777" w:rsidR="005C5F19" w:rsidRPr="00C83B54" w:rsidRDefault="005C5F19" w:rsidP="005C5F19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Школа на 750 мест</w:t>
            </w:r>
          </w:p>
        </w:tc>
        <w:tc>
          <w:tcPr>
            <w:tcW w:w="1134" w:type="dxa"/>
            <w:vAlign w:val="center"/>
          </w:tcPr>
          <w:p w14:paraId="526FC368" w14:textId="77777777" w:rsidR="005C5F19" w:rsidRPr="00C83B54" w:rsidRDefault="005C5F19" w:rsidP="005C5F19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203" w:type="dxa"/>
          </w:tcPr>
          <w:p w14:paraId="24A85216" w14:textId="77777777" w:rsidR="005C5F19" w:rsidRPr="00C83B54" w:rsidRDefault="005C5F19" w:rsidP="005C5F19">
            <w:pPr>
              <w:ind w:hanging="141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6861DFA5" w14:textId="77777777" w:rsidR="005C5F19" w:rsidRPr="00C83B54" w:rsidRDefault="005C5F19" w:rsidP="005C5F19">
            <w:pPr>
              <w:ind w:hanging="14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203" w:type="dxa"/>
            <w:vAlign w:val="center"/>
          </w:tcPr>
          <w:p w14:paraId="0DCDABFD" w14:textId="77777777" w:rsidR="005C5F19" w:rsidRPr="00C83B54" w:rsidRDefault="005C5F19" w:rsidP="005C5F19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20244</w:t>
            </w:r>
          </w:p>
        </w:tc>
        <w:tc>
          <w:tcPr>
            <w:tcW w:w="1103" w:type="dxa"/>
            <w:vAlign w:val="center"/>
          </w:tcPr>
          <w:p w14:paraId="264BC3BB" w14:textId="77777777" w:rsidR="005C5F19" w:rsidRPr="00C83B54" w:rsidRDefault="002E4602" w:rsidP="005C5F19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0.5</w:t>
            </w:r>
          </w:p>
        </w:tc>
        <w:tc>
          <w:tcPr>
            <w:tcW w:w="851" w:type="dxa"/>
            <w:vAlign w:val="center"/>
          </w:tcPr>
          <w:p w14:paraId="43A0A6F6" w14:textId="77777777" w:rsidR="005C5F19" w:rsidRPr="00C83B54" w:rsidRDefault="00D3408B" w:rsidP="005C5F19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2540</w:t>
            </w:r>
          </w:p>
        </w:tc>
        <w:tc>
          <w:tcPr>
            <w:tcW w:w="992" w:type="dxa"/>
            <w:vAlign w:val="center"/>
          </w:tcPr>
          <w:p w14:paraId="053216E5" w14:textId="77777777" w:rsidR="005C5F19" w:rsidRPr="00C83B54" w:rsidRDefault="005C5F19" w:rsidP="005C5F19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0.12</w:t>
            </w:r>
          </w:p>
        </w:tc>
        <w:tc>
          <w:tcPr>
            <w:tcW w:w="992" w:type="dxa"/>
          </w:tcPr>
          <w:p w14:paraId="6DA4F567" w14:textId="77777777" w:rsidR="005C5F19" w:rsidRPr="00C83B54" w:rsidRDefault="005C5F19" w:rsidP="005C5F19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B447F7" w:rsidRPr="00C83B54" w14:paraId="0201C1F6" w14:textId="77777777" w:rsidTr="004576A9">
        <w:trPr>
          <w:trHeight w:val="1325"/>
        </w:trPr>
        <w:tc>
          <w:tcPr>
            <w:tcW w:w="1135" w:type="dxa"/>
            <w:vAlign w:val="center"/>
          </w:tcPr>
          <w:p w14:paraId="5541AD90" w14:textId="77777777" w:rsidR="00C51D85" w:rsidRPr="00C83B54" w:rsidRDefault="00C51D85" w:rsidP="00090136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Литер 4</w:t>
            </w:r>
          </w:p>
        </w:tc>
        <w:tc>
          <w:tcPr>
            <w:tcW w:w="1877" w:type="dxa"/>
          </w:tcPr>
          <w:p w14:paraId="53AC4CFF" w14:textId="77777777" w:rsidR="00C51D85" w:rsidRPr="00C83B54" w:rsidRDefault="00C51D85" w:rsidP="00C51D85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Многоквартирный жилой дом со встроенными нежилыми помещениями </w:t>
            </w:r>
            <w:r w:rsidR="004576A9" w:rsidRPr="00C83B54">
              <w:rPr>
                <w:color w:val="000000" w:themeColor="text1"/>
                <w:sz w:val="22"/>
                <w:szCs w:val="22"/>
              </w:rPr>
              <w:t>и подземной автостоянкой</w:t>
            </w:r>
          </w:p>
        </w:tc>
        <w:tc>
          <w:tcPr>
            <w:tcW w:w="1134" w:type="dxa"/>
            <w:vAlign w:val="center"/>
          </w:tcPr>
          <w:p w14:paraId="1412AAC1" w14:textId="77777777" w:rsidR="00C51D85" w:rsidRPr="00C83B54" w:rsidRDefault="00C51D85" w:rsidP="00C51D85">
            <w:pPr>
              <w:rPr>
                <w:color w:val="000000" w:themeColor="text1"/>
                <w:sz w:val="22"/>
                <w:szCs w:val="22"/>
              </w:rPr>
            </w:pPr>
          </w:p>
          <w:p w14:paraId="2B2D78F8" w14:textId="77777777" w:rsidR="00C51D85" w:rsidRPr="00C83B54" w:rsidRDefault="00C51D85" w:rsidP="00C51D85">
            <w:pPr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  16770,71</w:t>
            </w:r>
          </w:p>
          <w:p w14:paraId="0A86872E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</w:tcPr>
          <w:p w14:paraId="65FCB551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2AC4DAD0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5D0B371A" w14:textId="77777777" w:rsidR="00C51D85" w:rsidRPr="00C83B54" w:rsidRDefault="00C51D85" w:rsidP="00C51D85">
            <w:pPr>
              <w:rPr>
                <w:color w:val="000000" w:themeColor="text1"/>
                <w:sz w:val="22"/>
                <w:szCs w:val="22"/>
              </w:rPr>
            </w:pPr>
          </w:p>
          <w:p w14:paraId="124DBC9C" w14:textId="77777777" w:rsidR="00C51D85" w:rsidRPr="00C83B54" w:rsidRDefault="00C51D85" w:rsidP="00C51D85">
            <w:pPr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1459,82</w:t>
            </w:r>
          </w:p>
        </w:tc>
        <w:tc>
          <w:tcPr>
            <w:tcW w:w="1203" w:type="dxa"/>
            <w:vAlign w:val="center"/>
          </w:tcPr>
          <w:p w14:paraId="4B49702F" w14:textId="77777777" w:rsidR="00C51D85" w:rsidRPr="00C83B54" w:rsidRDefault="00BD3697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9936</w:t>
            </w:r>
          </w:p>
        </w:tc>
        <w:tc>
          <w:tcPr>
            <w:tcW w:w="1103" w:type="dxa"/>
            <w:vAlign w:val="center"/>
          </w:tcPr>
          <w:p w14:paraId="5B6187CD" w14:textId="77777777" w:rsidR="00C51D85" w:rsidRPr="00C83B54" w:rsidRDefault="005E349A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2,5</w:t>
            </w:r>
          </w:p>
        </w:tc>
        <w:tc>
          <w:tcPr>
            <w:tcW w:w="851" w:type="dxa"/>
            <w:vAlign w:val="center"/>
          </w:tcPr>
          <w:p w14:paraId="47A39D50" w14:textId="77777777" w:rsidR="00C51D85" w:rsidRPr="00C83B54" w:rsidRDefault="00C51D85" w:rsidP="00C51D85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2401,6</w:t>
            </w:r>
          </w:p>
        </w:tc>
        <w:tc>
          <w:tcPr>
            <w:tcW w:w="992" w:type="dxa"/>
            <w:vAlign w:val="center"/>
          </w:tcPr>
          <w:p w14:paraId="6AD6D7BB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0,24</w:t>
            </w:r>
          </w:p>
        </w:tc>
        <w:tc>
          <w:tcPr>
            <w:tcW w:w="992" w:type="dxa"/>
          </w:tcPr>
          <w:p w14:paraId="4F1F20B0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7835CE3C" w14:textId="77777777" w:rsidR="00C51D85" w:rsidRPr="00C83B54" w:rsidRDefault="00C51D85" w:rsidP="00C51D85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  <w:p w14:paraId="4335CCE2" w14:textId="77777777" w:rsidR="00C51D85" w:rsidRPr="00C83B54" w:rsidRDefault="00C51D85" w:rsidP="00F02B26">
            <w:pPr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 </w:t>
            </w:r>
            <w:r w:rsidR="00F02B26" w:rsidRPr="00C83B54">
              <w:rPr>
                <w:color w:val="000000" w:themeColor="text1"/>
                <w:sz w:val="22"/>
                <w:szCs w:val="22"/>
              </w:rPr>
              <w:t xml:space="preserve">    </w:t>
            </w:r>
            <w:r w:rsidRPr="00C83B54">
              <w:rPr>
                <w:color w:val="000000" w:themeColor="text1"/>
                <w:sz w:val="22"/>
                <w:szCs w:val="22"/>
              </w:rPr>
              <w:t xml:space="preserve"> </w:t>
            </w:r>
            <w:r w:rsidR="00F02B26" w:rsidRPr="00C83B54">
              <w:rPr>
                <w:color w:val="000000" w:themeColor="text1"/>
                <w:sz w:val="22"/>
                <w:szCs w:val="22"/>
              </w:rPr>
              <w:t>107</w:t>
            </w:r>
          </w:p>
        </w:tc>
      </w:tr>
      <w:tr w:rsidR="00B447F7" w:rsidRPr="00C83B54" w14:paraId="4D51E99A" w14:textId="77777777" w:rsidTr="004576A9">
        <w:tc>
          <w:tcPr>
            <w:tcW w:w="1135" w:type="dxa"/>
            <w:vAlign w:val="center"/>
          </w:tcPr>
          <w:p w14:paraId="187AB543" w14:textId="77777777" w:rsidR="002731F0" w:rsidRPr="00C83B54" w:rsidRDefault="00C51D85" w:rsidP="002731F0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877" w:type="dxa"/>
          </w:tcPr>
          <w:p w14:paraId="36889C57" w14:textId="77777777" w:rsidR="002731F0" w:rsidRPr="00C83B54" w:rsidRDefault="00C51D85" w:rsidP="002731F0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Магазин</w:t>
            </w:r>
          </w:p>
        </w:tc>
        <w:tc>
          <w:tcPr>
            <w:tcW w:w="1134" w:type="dxa"/>
            <w:vAlign w:val="center"/>
          </w:tcPr>
          <w:p w14:paraId="31E28DA6" w14:textId="77777777" w:rsidR="002731F0" w:rsidRPr="00C83B54" w:rsidRDefault="002731F0" w:rsidP="002731F0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203" w:type="dxa"/>
          </w:tcPr>
          <w:p w14:paraId="5B60DD30" w14:textId="77777777" w:rsidR="002731F0" w:rsidRPr="00C83B54" w:rsidRDefault="002731F0" w:rsidP="002731F0">
            <w:pPr>
              <w:ind w:left="-141" w:right="-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1203" w:type="dxa"/>
            <w:vAlign w:val="center"/>
          </w:tcPr>
          <w:p w14:paraId="2E126A02" w14:textId="77777777" w:rsidR="002731F0" w:rsidRPr="00C83B54" w:rsidRDefault="00C51D85" w:rsidP="002731F0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1314</w:t>
            </w:r>
          </w:p>
        </w:tc>
        <w:tc>
          <w:tcPr>
            <w:tcW w:w="1103" w:type="dxa"/>
            <w:vAlign w:val="center"/>
          </w:tcPr>
          <w:p w14:paraId="137993F7" w14:textId="77777777" w:rsidR="002731F0" w:rsidRPr="00C83B54" w:rsidRDefault="002E4602" w:rsidP="002731F0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0.85</w:t>
            </w:r>
          </w:p>
        </w:tc>
        <w:tc>
          <w:tcPr>
            <w:tcW w:w="851" w:type="dxa"/>
            <w:vAlign w:val="center"/>
          </w:tcPr>
          <w:p w14:paraId="3A2E17EA" w14:textId="77777777" w:rsidR="002731F0" w:rsidRPr="00C83B54" w:rsidRDefault="00C51D85" w:rsidP="002731F0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372,1</w:t>
            </w:r>
          </w:p>
        </w:tc>
        <w:tc>
          <w:tcPr>
            <w:tcW w:w="992" w:type="dxa"/>
            <w:vAlign w:val="center"/>
          </w:tcPr>
          <w:p w14:paraId="155833CB" w14:textId="77777777" w:rsidR="002731F0" w:rsidRPr="00C83B54" w:rsidRDefault="00C51D85" w:rsidP="002731F0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0,28</w:t>
            </w:r>
          </w:p>
        </w:tc>
        <w:tc>
          <w:tcPr>
            <w:tcW w:w="992" w:type="dxa"/>
          </w:tcPr>
          <w:p w14:paraId="73C7A6AB" w14:textId="77777777" w:rsidR="002731F0" w:rsidRPr="00C83B54" w:rsidRDefault="002731F0" w:rsidP="002731F0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  <w:tr w:rsidR="00B447F7" w:rsidRPr="00C83B54" w14:paraId="77653640" w14:textId="77777777" w:rsidTr="004576A9">
        <w:tc>
          <w:tcPr>
            <w:tcW w:w="1135" w:type="dxa"/>
            <w:vAlign w:val="center"/>
          </w:tcPr>
          <w:p w14:paraId="5A7B9FF8" w14:textId="77777777" w:rsidR="005C5F19" w:rsidRPr="00C83B54" w:rsidRDefault="005C5F19" w:rsidP="00F02043">
            <w:pPr>
              <w:spacing w:line="360" w:lineRule="auto"/>
              <w:ind w:left="-284" w:firstLine="28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877" w:type="dxa"/>
          </w:tcPr>
          <w:p w14:paraId="53B4E3EE" w14:textId="77777777" w:rsidR="005C5F19" w:rsidRPr="00C83B54" w:rsidRDefault="005C5F19" w:rsidP="00F02043">
            <w:pPr>
              <w:spacing w:line="240" w:lineRule="atLeast"/>
              <w:jc w:val="both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Трансформаторная подстанция</w:t>
            </w:r>
          </w:p>
        </w:tc>
        <w:tc>
          <w:tcPr>
            <w:tcW w:w="1134" w:type="dxa"/>
            <w:vAlign w:val="center"/>
          </w:tcPr>
          <w:p w14:paraId="5D98FE72" w14:textId="77777777" w:rsidR="005C5F19" w:rsidRPr="00C83B54" w:rsidRDefault="005C5F19" w:rsidP="00F02043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</w:tcPr>
          <w:p w14:paraId="51664536" w14:textId="77777777" w:rsidR="005C5F19" w:rsidRPr="00C83B54" w:rsidRDefault="005C5F19" w:rsidP="00F02043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203" w:type="dxa"/>
            <w:vAlign w:val="center"/>
          </w:tcPr>
          <w:p w14:paraId="5B7A14BD" w14:textId="77777777" w:rsidR="005C5F19" w:rsidRPr="00C83B54" w:rsidRDefault="00BD3697" w:rsidP="00F02043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1103" w:type="dxa"/>
            <w:vAlign w:val="center"/>
          </w:tcPr>
          <w:p w14:paraId="757A749E" w14:textId="77777777" w:rsidR="005C5F19" w:rsidRPr="00C83B54" w:rsidRDefault="005C5F19" w:rsidP="00F02043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851" w:type="dxa"/>
            <w:vAlign w:val="center"/>
          </w:tcPr>
          <w:p w14:paraId="75D8C90E" w14:textId="77777777" w:rsidR="005C5F19" w:rsidRPr="00C83B54" w:rsidRDefault="005C5F19" w:rsidP="00F02043">
            <w:pPr>
              <w:tabs>
                <w:tab w:val="left" w:pos="414"/>
              </w:tabs>
              <w:ind w:left="-566" w:right="-288" w:firstLine="32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79,0</w:t>
            </w:r>
          </w:p>
        </w:tc>
        <w:tc>
          <w:tcPr>
            <w:tcW w:w="992" w:type="dxa"/>
            <w:vAlign w:val="center"/>
          </w:tcPr>
          <w:p w14:paraId="18A62170" w14:textId="77777777" w:rsidR="005C5F19" w:rsidRPr="00C83B54" w:rsidRDefault="00002CF8" w:rsidP="00F02043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0,88</w:t>
            </w:r>
          </w:p>
        </w:tc>
        <w:tc>
          <w:tcPr>
            <w:tcW w:w="992" w:type="dxa"/>
          </w:tcPr>
          <w:p w14:paraId="385D8933" w14:textId="77777777" w:rsidR="005C5F19" w:rsidRPr="00C83B54" w:rsidRDefault="005C5F19" w:rsidP="00F02043">
            <w:pPr>
              <w:ind w:left="-284" w:firstLine="568"/>
              <w:jc w:val="center"/>
              <w:rPr>
                <w:color w:val="000000" w:themeColor="text1"/>
                <w:sz w:val="22"/>
                <w:szCs w:val="22"/>
              </w:rPr>
            </w:pPr>
          </w:p>
        </w:tc>
      </w:tr>
    </w:tbl>
    <w:p w14:paraId="00DF3575" w14:textId="77777777" w:rsidR="00E41038" w:rsidRPr="00C83B54" w:rsidRDefault="00794F5B" w:rsidP="00794F5B">
      <w:pPr>
        <w:overflowPunct/>
        <w:adjustRightInd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*-общая площадь квартир (с учетом теплых лоджий) на основании ранее разработанного проекта шифр 23-2023-ПЗУ.ГЧ л.2.</w:t>
      </w:r>
    </w:p>
    <w:p w14:paraId="0E1274E4" w14:textId="77777777" w:rsidR="00090136" w:rsidRPr="00C83B54" w:rsidRDefault="00090136" w:rsidP="00090976">
      <w:pPr>
        <w:overflowPunct/>
        <w:adjustRightInd/>
        <w:jc w:val="center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Расчёт коэффициента плотности застройки:</w:t>
      </w:r>
    </w:p>
    <w:p w14:paraId="751B08D2" w14:textId="77777777" w:rsidR="003B1539" w:rsidRPr="00C83B54" w:rsidRDefault="00D00B4D" w:rsidP="00BD3697">
      <w:pPr>
        <w:overflowPunct/>
        <w:ind w:left="-284" w:firstLine="568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</w:t>
      </w:r>
      <w:r w:rsidR="00090136" w:rsidRPr="00C83B54">
        <w:rPr>
          <w:color w:val="000000" w:themeColor="text1"/>
          <w:sz w:val="24"/>
          <w:szCs w:val="24"/>
        </w:rPr>
        <w:t>Коэффициент плотности застройки</w:t>
      </w:r>
      <w:r w:rsidRPr="00C83B54">
        <w:rPr>
          <w:color w:val="000000" w:themeColor="text1"/>
          <w:sz w:val="24"/>
          <w:szCs w:val="24"/>
        </w:rPr>
        <w:t xml:space="preserve"> - отношение общей площади всех </w:t>
      </w:r>
      <w:r w:rsidR="00090136" w:rsidRPr="00C83B54">
        <w:rPr>
          <w:color w:val="000000" w:themeColor="text1"/>
          <w:sz w:val="24"/>
          <w:szCs w:val="24"/>
        </w:rPr>
        <w:t xml:space="preserve">надземных этажей зданий и сооружений к площади участка. Расчёт выполнен на основании НГП </w:t>
      </w:r>
      <w:r w:rsidR="007D2E15" w:rsidRPr="00C83B54">
        <w:rPr>
          <w:color w:val="000000" w:themeColor="text1"/>
          <w:sz w:val="24"/>
          <w:szCs w:val="24"/>
        </w:rPr>
        <w:t>ГО г. Благовещенска от 16.02</w:t>
      </w:r>
      <w:r w:rsidR="00090136" w:rsidRPr="00C83B54">
        <w:rPr>
          <w:color w:val="000000" w:themeColor="text1"/>
          <w:sz w:val="24"/>
          <w:szCs w:val="24"/>
        </w:rPr>
        <w:t>.20</w:t>
      </w:r>
      <w:r w:rsidR="007D2E15" w:rsidRPr="00C83B54">
        <w:rPr>
          <w:color w:val="000000" w:themeColor="text1"/>
          <w:sz w:val="24"/>
          <w:szCs w:val="24"/>
        </w:rPr>
        <w:t>26 №632</w:t>
      </w:r>
      <w:r w:rsidR="00BD3697" w:rsidRPr="00C83B54">
        <w:rPr>
          <w:color w:val="000000" w:themeColor="text1"/>
          <w:sz w:val="24"/>
          <w:szCs w:val="24"/>
        </w:rPr>
        <w:t xml:space="preserve"> (примечание</w:t>
      </w:r>
      <w:r w:rsidR="00302D87" w:rsidRPr="00C83B54">
        <w:rPr>
          <w:color w:val="000000" w:themeColor="text1"/>
          <w:sz w:val="24"/>
          <w:szCs w:val="24"/>
        </w:rPr>
        <w:t xml:space="preserve"> 1 таблица 228 п.3.14</w:t>
      </w:r>
      <w:r w:rsidR="00BD3697" w:rsidRPr="00C83B54">
        <w:rPr>
          <w:color w:val="000000" w:themeColor="text1"/>
          <w:sz w:val="24"/>
          <w:szCs w:val="24"/>
        </w:rPr>
        <w:t>).</w:t>
      </w:r>
    </w:p>
    <w:p w14:paraId="292E5C42" w14:textId="77777777" w:rsidR="00090136" w:rsidRPr="00C83B54" w:rsidRDefault="00090136" w:rsidP="00F000B5">
      <w:pPr>
        <w:overflowPunct/>
        <w:adjustRightInd/>
        <w:ind w:left="-284" w:firstLine="568"/>
        <w:jc w:val="both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Литер 1 (</w:t>
      </w:r>
      <w:r w:rsidR="00816D6B" w:rsidRPr="00C83B54">
        <w:rPr>
          <w:b/>
          <w:color w:val="000000" w:themeColor="text1"/>
          <w:sz w:val="24"/>
          <w:szCs w:val="24"/>
        </w:rPr>
        <w:t xml:space="preserve">этажность </w:t>
      </w:r>
      <w:r w:rsidR="002F3F98" w:rsidRPr="00C83B54">
        <w:rPr>
          <w:b/>
          <w:color w:val="000000" w:themeColor="text1"/>
          <w:sz w:val="24"/>
          <w:szCs w:val="24"/>
        </w:rPr>
        <w:t xml:space="preserve">- </w:t>
      </w:r>
      <w:r w:rsidR="00F000B5" w:rsidRPr="00C83B54">
        <w:rPr>
          <w:b/>
          <w:color w:val="000000" w:themeColor="text1"/>
          <w:sz w:val="24"/>
          <w:szCs w:val="24"/>
        </w:rPr>
        <w:t>14</w:t>
      </w:r>
      <w:r w:rsidR="00816D6B" w:rsidRPr="00C83B54">
        <w:rPr>
          <w:b/>
          <w:color w:val="000000" w:themeColor="text1"/>
          <w:sz w:val="24"/>
          <w:szCs w:val="24"/>
        </w:rPr>
        <w:t xml:space="preserve"> эт</w:t>
      </w:r>
      <w:r w:rsidR="002F3F98" w:rsidRPr="00C83B54">
        <w:rPr>
          <w:b/>
          <w:color w:val="000000" w:themeColor="text1"/>
          <w:sz w:val="24"/>
          <w:szCs w:val="24"/>
        </w:rPr>
        <w:t>ажей</w:t>
      </w:r>
      <w:r w:rsidR="00F000B5" w:rsidRPr="00C83B54">
        <w:rPr>
          <w:b/>
          <w:color w:val="000000" w:themeColor="text1"/>
          <w:sz w:val="24"/>
          <w:szCs w:val="24"/>
        </w:rPr>
        <w:t>)</w:t>
      </w:r>
      <w:r w:rsidRPr="00C83B54">
        <w:rPr>
          <w:color w:val="000000" w:themeColor="text1"/>
          <w:sz w:val="24"/>
          <w:szCs w:val="24"/>
        </w:rPr>
        <w:t xml:space="preserve"> </w:t>
      </w:r>
    </w:p>
    <w:p w14:paraId="72962ADD" w14:textId="77777777" w:rsidR="00090136" w:rsidRPr="00C83B54" w:rsidRDefault="00794F5B" w:rsidP="00090136">
      <w:pPr>
        <w:overflowPunct/>
        <w:adjustRightInd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2395</w:t>
      </w:r>
      <w:r w:rsidR="00F000B5" w:rsidRPr="00C83B54">
        <w:rPr>
          <w:color w:val="000000" w:themeColor="text1"/>
          <w:sz w:val="24"/>
          <w:szCs w:val="24"/>
        </w:rPr>
        <w:t>2,3</w:t>
      </w:r>
      <w:r w:rsidR="005D3847" w:rsidRPr="00C83B54">
        <w:rPr>
          <w:color w:val="000000" w:themeColor="text1"/>
          <w:sz w:val="24"/>
          <w:szCs w:val="24"/>
        </w:rPr>
        <w:t>/</w:t>
      </w:r>
      <w:r w:rsidR="00BD3697" w:rsidRPr="00C83B54">
        <w:rPr>
          <w:color w:val="000000" w:themeColor="text1"/>
          <w:sz w:val="24"/>
          <w:szCs w:val="24"/>
        </w:rPr>
        <w:t>9883</w:t>
      </w:r>
      <w:r w:rsidR="008F5E40" w:rsidRPr="00C83B54">
        <w:rPr>
          <w:color w:val="000000" w:themeColor="text1"/>
          <w:sz w:val="24"/>
          <w:szCs w:val="24"/>
        </w:rPr>
        <w:t>=</w:t>
      </w:r>
      <w:r w:rsidR="00F000B5" w:rsidRPr="00C83B54">
        <w:rPr>
          <w:color w:val="000000" w:themeColor="text1"/>
          <w:sz w:val="24"/>
          <w:szCs w:val="24"/>
        </w:rPr>
        <w:t>2,4</w:t>
      </w:r>
    </w:p>
    <w:p w14:paraId="05F746CA" w14:textId="77777777" w:rsidR="00090136" w:rsidRPr="00C83B54" w:rsidRDefault="00090136" w:rsidP="00090136">
      <w:pPr>
        <w:overflowPunct/>
        <w:adjustRightInd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где </w:t>
      </w:r>
      <w:r w:rsidR="00794F5B" w:rsidRPr="00C83B54">
        <w:rPr>
          <w:color w:val="000000" w:themeColor="text1"/>
          <w:sz w:val="24"/>
          <w:szCs w:val="24"/>
        </w:rPr>
        <w:t>2395</w:t>
      </w:r>
      <w:r w:rsidR="00F000B5" w:rsidRPr="00C83B54">
        <w:rPr>
          <w:color w:val="000000" w:themeColor="text1"/>
          <w:sz w:val="24"/>
          <w:szCs w:val="24"/>
        </w:rPr>
        <w:t>2,3</w:t>
      </w:r>
      <w:r w:rsidRPr="00C83B54">
        <w:rPr>
          <w:color w:val="000000" w:themeColor="text1"/>
          <w:sz w:val="24"/>
          <w:szCs w:val="24"/>
        </w:rPr>
        <w:t>кв.м. – площадь здания,</w:t>
      </w:r>
    </w:p>
    <w:p w14:paraId="7A637970" w14:textId="77777777" w:rsidR="003B1539" w:rsidRPr="00C83B54" w:rsidRDefault="00090136" w:rsidP="00090136">
      <w:pPr>
        <w:overflowPunct/>
        <w:adjustRightInd/>
        <w:ind w:left="-284" w:firstLine="568"/>
        <w:jc w:val="both"/>
        <w:rPr>
          <w:b/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</w:t>
      </w:r>
      <w:r w:rsidR="00BD3697" w:rsidRPr="00C83B54">
        <w:rPr>
          <w:color w:val="000000" w:themeColor="text1"/>
          <w:sz w:val="24"/>
          <w:szCs w:val="24"/>
        </w:rPr>
        <w:t>9883</w:t>
      </w:r>
      <w:r w:rsidRPr="00C83B54">
        <w:rPr>
          <w:color w:val="000000" w:themeColor="text1"/>
          <w:sz w:val="24"/>
          <w:szCs w:val="24"/>
        </w:rPr>
        <w:t xml:space="preserve"> кв.м. – площадь земельного участка</w:t>
      </w:r>
      <w:r w:rsidR="00613E9D" w:rsidRPr="00C83B54">
        <w:rPr>
          <w:color w:val="000000" w:themeColor="text1"/>
          <w:sz w:val="24"/>
          <w:szCs w:val="24"/>
        </w:rPr>
        <w:t xml:space="preserve"> </w:t>
      </w:r>
    </w:p>
    <w:p w14:paraId="5536B785" w14:textId="77777777" w:rsidR="00090136" w:rsidRPr="00C83B54" w:rsidRDefault="008F5E40" w:rsidP="00090136">
      <w:pPr>
        <w:overflowPunct/>
        <w:adjustRightInd/>
        <w:ind w:left="-284" w:firstLine="568"/>
        <w:jc w:val="both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Литер 4</w:t>
      </w:r>
      <w:r w:rsidR="007E20EE" w:rsidRPr="00C83B54">
        <w:rPr>
          <w:b/>
          <w:color w:val="000000" w:themeColor="text1"/>
          <w:sz w:val="24"/>
          <w:szCs w:val="24"/>
        </w:rPr>
        <w:t xml:space="preserve"> </w:t>
      </w:r>
      <w:r w:rsidR="00816D6B" w:rsidRPr="00C83B54">
        <w:rPr>
          <w:b/>
          <w:color w:val="000000" w:themeColor="text1"/>
          <w:sz w:val="24"/>
          <w:szCs w:val="24"/>
        </w:rPr>
        <w:t>(этажность</w:t>
      </w:r>
      <w:r w:rsidR="002F3F98" w:rsidRPr="00C83B54">
        <w:rPr>
          <w:b/>
          <w:color w:val="000000" w:themeColor="text1"/>
          <w:sz w:val="24"/>
          <w:szCs w:val="24"/>
        </w:rPr>
        <w:t xml:space="preserve"> -</w:t>
      </w:r>
      <w:r w:rsidR="005E349A" w:rsidRPr="00C83B54">
        <w:rPr>
          <w:b/>
          <w:color w:val="000000" w:themeColor="text1"/>
          <w:sz w:val="24"/>
          <w:szCs w:val="24"/>
        </w:rPr>
        <w:t xml:space="preserve"> 12</w:t>
      </w:r>
      <w:r w:rsidR="00816D6B" w:rsidRPr="00C83B54">
        <w:rPr>
          <w:b/>
          <w:color w:val="000000" w:themeColor="text1"/>
          <w:sz w:val="24"/>
          <w:szCs w:val="24"/>
        </w:rPr>
        <w:t xml:space="preserve"> эт</w:t>
      </w:r>
      <w:r w:rsidR="002F3F98" w:rsidRPr="00C83B54">
        <w:rPr>
          <w:b/>
          <w:color w:val="000000" w:themeColor="text1"/>
          <w:sz w:val="24"/>
          <w:szCs w:val="24"/>
        </w:rPr>
        <w:t>ажей</w:t>
      </w:r>
      <w:r w:rsidR="00090136" w:rsidRPr="00C83B54">
        <w:rPr>
          <w:b/>
          <w:color w:val="000000" w:themeColor="text1"/>
          <w:sz w:val="24"/>
          <w:szCs w:val="24"/>
        </w:rPr>
        <w:t>)</w:t>
      </w:r>
    </w:p>
    <w:p w14:paraId="2F2B50A5" w14:textId="77777777" w:rsidR="00090136" w:rsidRPr="00C83B54" w:rsidRDefault="00BD3697" w:rsidP="00090136">
      <w:pPr>
        <w:overflowPunct/>
        <w:adjustRightInd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25319,9/9936</w:t>
      </w:r>
      <w:r w:rsidR="005E349A" w:rsidRPr="00C83B54">
        <w:rPr>
          <w:color w:val="000000" w:themeColor="text1"/>
          <w:sz w:val="24"/>
          <w:szCs w:val="24"/>
        </w:rPr>
        <w:t>=2,5</w:t>
      </w:r>
    </w:p>
    <w:p w14:paraId="2BC18FED" w14:textId="77777777" w:rsidR="00090136" w:rsidRPr="00C83B54" w:rsidRDefault="00090136" w:rsidP="00090136">
      <w:pPr>
        <w:overflowPunct/>
        <w:adjustRightInd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где </w:t>
      </w:r>
      <w:r w:rsidR="005E349A" w:rsidRPr="00C83B54">
        <w:rPr>
          <w:color w:val="000000" w:themeColor="text1"/>
          <w:sz w:val="24"/>
          <w:szCs w:val="24"/>
        </w:rPr>
        <w:t>25319,9</w:t>
      </w:r>
      <w:r w:rsidRPr="00C83B54">
        <w:rPr>
          <w:color w:val="000000" w:themeColor="text1"/>
          <w:sz w:val="24"/>
          <w:szCs w:val="24"/>
        </w:rPr>
        <w:t>кв.м. – площадь здания,</w:t>
      </w:r>
    </w:p>
    <w:p w14:paraId="3BBB439A" w14:textId="77777777" w:rsidR="00090136" w:rsidRPr="00C83B54" w:rsidRDefault="00D274DA" w:rsidP="00E86CB9">
      <w:pPr>
        <w:overflowPunct/>
        <w:adjustRightInd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</w:t>
      </w:r>
      <w:r w:rsidR="005E349A" w:rsidRPr="00C83B54">
        <w:rPr>
          <w:color w:val="000000" w:themeColor="text1"/>
          <w:sz w:val="24"/>
          <w:szCs w:val="24"/>
        </w:rPr>
        <w:t xml:space="preserve">  </w:t>
      </w:r>
      <w:r w:rsidRPr="00C83B54">
        <w:rPr>
          <w:color w:val="000000" w:themeColor="text1"/>
          <w:sz w:val="24"/>
          <w:szCs w:val="24"/>
        </w:rPr>
        <w:t xml:space="preserve"> </w:t>
      </w:r>
      <w:r w:rsidR="00BD3697" w:rsidRPr="00C83B54">
        <w:rPr>
          <w:color w:val="000000" w:themeColor="text1"/>
          <w:sz w:val="24"/>
          <w:szCs w:val="24"/>
        </w:rPr>
        <w:t>9936</w:t>
      </w:r>
      <w:r w:rsidR="00090136" w:rsidRPr="00C83B54">
        <w:rPr>
          <w:color w:val="000000" w:themeColor="text1"/>
          <w:sz w:val="24"/>
          <w:szCs w:val="24"/>
        </w:rPr>
        <w:t>кв.м</w:t>
      </w:r>
      <w:r w:rsidR="00E86CB9" w:rsidRPr="00C83B54">
        <w:rPr>
          <w:color w:val="000000" w:themeColor="text1"/>
          <w:sz w:val="24"/>
          <w:szCs w:val="24"/>
        </w:rPr>
        <w:t>. – площадь земельного участка.</w:t>
      </w:r>
      <w:r w:rsidR="00090136" w:rsidRPr="00C83B54">
        <w:rPr>
          <w:color w:val="000000" w:themeColor="text1"/>
          <w:sz w:val="24"/>
          <w:szCs w:val="24"/>
        </w:rPr>
        <w:t xml:space="preserve">   </w:t>
      </w:r>
    </w:p>
    <w:p w14:paraId="1A1D2FE2" w14:textId="77777777" w:rsidR="00E41038" w:rsidRPr="00C83B54" w:rsidRDefault="00090136" w:rsidP="004B4704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На основании Правил землепользования и застройки г. Благовещенска (таблица 2) максимальный коэффициент плотности застройки земельного участка для многоэтажной жилой застройки (высо</w:t>
      </w:r>
      <w:r w:rsidR="004B4704" w:rsidRPr="00C83B54">
        <w:rPr>
          <w:color w:val="000000" w:themeColor="text1"/>
          <w:sz w:val="24"/>
          <w:szCs w:val="24"/>
        </w:rPr>
        <w:t>тная застройка) составляет 3,0.</w:t>
      </w:r>
    </w:p>
    <w:p w14:paraId="6CC2A8C5" w14:textId="77777777" w:rsidR="00090136" w:rsidRPr="00C83B54" w:rsidRDefault="00090136" w:rsidP="00090136">
      <w:pPr>
        <w:overflowPunct/>
        <w:adjustRightInd/>
        <w:ind w:left="-284" w:firstLine="568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lastRenderedPageBreak/>
        <w:t>Расчёт площади земельных участков для проектируемых многоквартирных жилых домов:</w:t>
      </w:r>
    </w:p>
    <w:p w14:paraId="02D18C33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Расчёт выполнен на основании НГП </w:t>
      </w:r>
      <w:r w:rsidR="00302D87" w:rsidRPr="00C83B54">
        <w:rPr>
          <w:color w:val="000000" w:themeColor="text1"/>
          <w:sz w:val="24"/>
          <w:szCs w:val="24"/>
        </w:rPr>
        <w:t xml:space="preserve">ГО </w:t>
      </w:r>
      <w:r w:rsidRPr="00C83B54">
        <w:rPr>
          <w:color w:val="000000" w:themeColor="text1"/>
          <w:sz w:val="24"/>
          <w:szCs w:val="24"/>
        </w:rPr>
        <w:t>г. Благовещенска, утверждённым постановлением адми</w:t>
      </w:r>
      <w:r w:rsidR="00302D87" w:rsidRPr="00C83B54">
        <w:rPr>
          <w:color w:val="000000" w:themeColor="text1"/>
          <w:sz w:val="24"/>
          <w:szCs w:val="24"/>
        </w:rPr>
        <w:t>нистрации г. Благовещенска от 16.02.2026г. №632. Таблица 28</w:t>
      </w:r>
      <w:r w:rsidRPr="00C83B54">
        <w:rPr>
          <w:color w:val="000000" w:themeColor="text1"/>
          <w:sz w:val="24"/>
          <w:szCs w:val="24"/>
        </w:rPr>
        <w:t>.</w:t>
      </w:r>
    </w:p>
    <w:p w14:paraId="3BFC331B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Крзу = </w:t>
      </w:r>
      <w:r w:rsidRPr="00C83B54">
        <w:rPr>
          <w:color w:val="000000" w:themeColor="text1"/>
          <w:sz w:val="24"/>
          <w:szCs w:val="24"/>
          <w:u w:val="single"/>
        </w:rPr>
        <w:t xml:space="preserve">(Sзастр+Sпростр) х Ккоммуникаций  </w:t>
      </w:r>
    </w:p>
    <w:p w14:paraId="55415D97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         Sобщ.кв.                                        х 100, где</w:t>
      </w:r>
    </w:p>
    <w:p w14:paraId="47B03EF9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Крзу - значение не ниже указанного в таблице 26 НГП г. Благовещенска</w:t>
      </w:r>
    </w:p>
    <w:p w14:paraId="4F6CBD7C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Sзастр -   территория, занимаемая жилым зданием.</w:t>
      </w:r>
    </w:p>
    <w:p w14:paraId="19AE0E86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Sпростр –площадь пространств, направленная на удовлетворение потребностей для жителей.</w:t>
      </w:r>
    </w:p>
    <w:p w14:paraId="456FE14D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Ккоммуникаций – коэффициент, определяющий необходимый размер территории (=1.25)</w:t>
      </w:r>
    </w:p>
    <w:p w14:paraId="702330C5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S</w:t>
      </w:r>
      <w:r w:rsidR="00AA43F1" w:rsidRPr="00C83B54">
        <w:rPr>
          <w:color w:val="000000" w:themeColor="text1"/>
          <w:sz w:val="24"/>
          <w:szCs w:val="24"/>
        </w:rPr>
        <w:t>общ.кв. – общая площадь квартир (взята ориентировочно, уточнить при рабочем проектировании)</w:t>
      </w:r>
    </w:p>
    <w:p w14:paraId="1112E1B1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Литер 1:</w:t>
      </w:r>
    </w:p>
    <w:p w14:paraId="1C68FAFA" w14:textId="77777777" w:rsidR="00794F5B" w:rsidRPr="00C83B54" w:rsidRDefault="00794F5B" w:rsidP="00794F5B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Крзу = </w:t>
      </w:r>
      <w:r w:rsidR="00BD6209" w:rsidRPr="00C83B54">
        <w:rPr>
          <w:color w:val="000000" w:themeColor="text1"/>
          <w:sz w:val="24"/>
          <w:szCs w:val="24"/>
          <w:u w:val="single"/>
        </w:rPr>
        <w:t>(3188,4+6694,6+2521) х 1.1</w:t>
      </w:r>
      <w:r w:rsidRPr="00C83B54">
        <w:rPr>
          <w:color w:val="000000" w:themeColor="text1"/>
          <w:sz w:val="24"/>
          <w:szCs w:val="24"/>
          <w:u w:val="single"/>
        </w:rPr>
        <w:t>5</w:t>
      </w:r>
      <w:r w:rsidRPr="00C83B54">
        <w:rPr>
          <w:color w:val="000000" w:themeColor="text1"/>
          <w:sz w:val="24"/>
          <w:szCs w:val="24"/>
        </w:rPr>
        <w:t xml:space="preserve">  </w:t>
      </w:r>
    </w:p>
    <w:p w14:paraId="0270FABA" w14:textId="77777777" w:rsidR="00794F5B" w:rsidRPr="00C83B54" w:rsidRDefault="00794F5B" w:rsidP="00794F5B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16691,4         </w:t>
      </w:r>
      <w:r w:rsidR="00BD6209" w:rsidRPr="00C83B54">
        <w:rPr>
          <w:color w:val="000000" w:themeColor="text1"/>
          <w:sz w:val="24"/>
          <w:szCs w:val="24"/>
        </w:rPr>
        <w:t xml:space="preserve">                      х 100 = 85</w:t>
      </w:r>
    </w:p>
    <w:p w14:paraId="434F63FF" w14:textId="77777777" w:rsidR="00090136" w:rsidRPr="00C83B54" w:rsidRDefault="00497E57" w:rsidP="00794F5B">
      <w:pPr>
        <w:overflowPunct/>
        <w:adjustRightInd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Литер 4</w:t>
      </w:r>
      <w:r w:rsidR="00090136" w:rsidRPr="00C83B54">
        <w:rPr>
          <w:b/>
          <w:color w:val="000000" w:themeColor="text1"/>
          <w:sz w:val="24"/>
          <w:szCs w:val="24"/>
        </w:rPr>
        <w:t>:</w:t>
      </w:r>
    </w:p>
    <w:p w14:paraId="57BC10D8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Крзу = </w:t>
      </w:r>
      <w:r w:rsidRPr="00C83B54">
        <w:rPr>
          <w:color w:val="000000" w:themeColor="text1"/>
          <w:sz w:val="24"/>
          <w:szCs w:val="24"/>
          <w:u w:val="single"/>
        </w:rPr>
        <w:t>(</w:t>
      </w:r>
      <w:r w:rsidR="009C6F06" w:rsidRPr="00C83B54">
        <w:rPr>
          <w:color w:val="000000" w:themeColor="text1"/>
          <w:sz w:val="24"/>
          <w:szCs w:val="24"/>
          <w:u w:val="single"/>
        </w:rPr>
        <w:t>2401,6+7534</w:t>
      </w:r>
      <w:r w:rsidR="005E675E" w:rsidRPr="00C83B54">
        <w:rPr>
          <w:color w:val="000000" w:themeColor="text1"/>
          <w:sz w:val="24"/>
          <w:szCs w:val="24"/>
          <w:u w:val="single"/>
        </w:rPr>
        <w:t>,4+4545</w:t>
      </w:r>
      <w:r w:rsidR="00BD6209" w:rsidRPr="00C83B54">
        <w:rPr>
          <w:color w:val="000000" w:themeColor="text1"/>
          <w:sz w:val="24"/>
          <w:szCs w:val="24"/>
          <w:u w:val="single"/>
        </w:rPr>
        <w:t>) х 1.1</w:t>
      </w:r>
      <w:r w:rsidRPr="00C83B54">
        <w:rPr>
          <w:color w:val="000000" w:themeColor="text1"/>
          <w:sz w:val="24"/>
          <w:szCs w:val="24"/>
          <w:u w:val="single"/>
        </w:rPr>
        <w:t xml:space="preserve">5  </w:t>
      </w:r>
    </w:p>
    <w:p w14:paraId="64DF0BD4" w14:textId="77777777" w:rsidR="00090136" w:rsidRPr="00C83B54" w:rsidRDefault="00090136" w:rsidP="00090136">
      <w:pPr>
        <w:overflowPunct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</w:t>
      </w:r>
      <w:r w:rsidR="005E675E" w:rsidRPr="00C83B54">
        <w:rPr>
          <w:color w:val="000000" w:themeColor="text1"/>
          <w:sz w:val="24"/>
          <w:szCs w:val="24"/>
        </w:rPr>
        <w:t xml:space="preserve">16770,71             </w:t>
      </w:r>
      <w:r w:rsidRPr="00C83B54">
        <w:rPr>
          <w:color w:val="000000" w:themeColor="text1"/>
          <w:sz w:val="24"/>
          <w:szCs w:val="24"/>
        </w:rPr>
        <w:t xml:space="preserve">                х 100 =</w:t>
      </w:r>
      <w:r w:rsidR="00BD6209" w:rsidRPr="00C83B54">
        <w:rPr>
          <w:b/>
          <w:color w:val="000000" w:themeColor="text1"/>
          <w:sz w:val="24"/>
          <w:szCs w:val="24"/>
        </w:rPr>
        <w:t>99</w:t>
      </w:r>
    </w:p>
    <w:p w14:paraId="5BD5AA4B" w14:textId="77777777" w:rsidR="00E41038" w:rsidRPr="00C83B54" w:rsidRDefault="00090136" w:rsidP="00190B5D">
      <w:pPr>
        <w:overflowPunct/>
        <w:adjustRightInd/>
        <w:ind w:left="-426" w:firstLine="710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Нормативный коэффициент размера земельного участка для жилых зданий с количеством</w:t>
      </w:r>
      <w:r w:rsidR="00190B5D" w:rsidRPr="00C83B54">
        <w:rPr>
          <w:color w:val="000000" w:themeColor="text1"/>
          <w:sz w:val="24"/>
          <w:szCs w:val="24"/>
        </w:rPr>
        <w:t xml:space="preserve"> жилых этажей 15 -  70.</w:t>
      </w:r>
      <w:r w:rsidR="00926F41" w:rsidRPr="00C83B54">
        <w:rPr>
          <w:color w:val="000000" w:themeColor="text1"/>
          <w:sz w:val="24"/>
          <w:szCs w:val="24"/>
        </w:rPr>
        <w:t>5</w:t>
      </w:r>
      <w:r w:rsidR="003B1539" w:rsidRPr="00C83B54">
        <w:rPr>
          <w:color w:val="000000" w:themeColor="text1"/>
          <w:sz w:val="24"/>
          <w:szCs w:val="24"/>
        </w:rPr>
        <w:t xml:space="preserve">, с количеством </w:t>
      </w:r>
      <w:r w:rsidR="00190B5D" w:rsidRPr="00C83B54">
        <w:rPr>
          <w:color w:val="000000" w:themeColor="text1"/>
          <w:sz w:val="24"/>
          <w:szCs w:val="24"/>
        </w:rPr>
        <w:t>жилых этажей 12 – 73.</w:t>
      </w:r>
      <w:r w:rsidR="00F02B26" w:rsidRPr="00C83B54">
        <w:rPr>
          <w:color w:val="000000" w:themeColor="text1"/>
          <w:sz w:val="24"/>
          <w:szCs w:val="24"/>
        </w:rPr>
        <w:t>8</w:t>
      </w:r>
      <w:r w:rsidR="003B1539" w:rsidRPr="00C83B54">
        <w:rPr>
          <w:color w:val="000000" w:themeColor="text1"/>
          <w:sz w:val="24"/>
          <w:szCs w:val="24"/>
        </w:rPr>
        <w:t>.</w:t>
      </w:r>
      <w:r w:rsidRPr="00C83B54">
        <w:rPr>
          <w:color w:val="000000" w:themeColor="text1"/>
          <w:sz w:val="24"/>
          <w:szCs w:val="24"/>
        </w:rPr>
        <w:t xml:space="preserve"> Таким образом, коэффициенты размеров земельных участков, не ниже </w:t>
      </w:r>
      <w:r w:rsidR="00302D87" w:rsidRPr="00C83B54">
        <w:rPr>
          <w:color w:val="000000" w:themeColor="text1"/>
          <w:sz w:val="24"/>
          <w:szCs w:val="24"/>
        </w:rPr>
        <w:t>указанных в таблице 28</w:t>
      </w:r>
      <w:r w:rsidRPr="00C83B54">
        <w:rPr>
          <w:color w:val="000000" w:themeColor="text1"/>
          <w:sz w:val="24"/>
          <w:szCs w:val="24"/>
        </w:rPr>
        <w:t xml:space="preserve"> НГП </w:t>
      </w:r>
      <w:r w:rsidR="00302D87" w:rsidRPr="00C83B54">
        <w:rPr>
          <w:color w:val="000000" w:themeColor="text1"/>
          <w:sz w:val="24"/>
          <w:szCs w:val="24"/>
        </w:rPr>
        <w:t xml:space="preserve">ГО </w:t>
      </w:r>
      <w:r w:rsidRPr="00C83B54">
        <w:rPr>
          <w:color w:val="000000" w:themeColor="text1"/>
          <w:sz w:val="24"/>
          <w:szCs w:val="24"/>
        </w:rPr>
        <w:t xml:space="preserve">г. Благовещенска, что </w:t>
      </w:r>
      <w:r w:rsidR="00190B5D" w:rsidRPr="00C83B54">
        <w:rPr>
          <w:color w:val="000000" w:themeColor="text1"/>
          <w:sz w:val="24"/>
          <w:szCs w:val="24"/>
        </w:rPr>
        <w:t>соответствует требуемым нормам.</w:t>
      </w:r>
    </w:p>
    <w:p w14:paraId="2EF2D6C4" w14:textId="4F20B651" w:rsidR="00090136" w:rsidRPr="00C83B54" w:rsidRDefault="00C83B54" w:rsidP="00D00B4D">
      <w:pPr>
        <w:overflowPunct/>
        <w:adjustRightInd/>
        <w:ind w:left="-426" w:firstLine="710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1</w:t>
      </w:r>
      <w:r w:rsidR="00090136" w:rsidRPr="00C83B54">
        <w:rPr>
          <w:b/>
          <w:color w:val="000000" w:themeColor="text1"/>
          <w:sz w:val="24"/>
          <w:szCs w:val="24"/>
        </w:rPr>
        <w:t>.2.   Перечень планируемых к установлению видов разрешённого использования с указанием предельных (минимальных и (или) максимальных) предельных параметров разрешённого строительства.</w:t>
      </w:r>
    </w:p>
    <w:p w14:paraId="3525D6AD" w14:textId="77777777" w:rsidR="00090136" w:rsidRPr="00C83B54" w:rsidRDefault="00090136" w:rsidP="00D00B4D">
      <w:pPr>
        <w:overflowPunct/>
        <w:ind w:left="-426" w:firstLine="710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На территории квартала планируются к установлению следующие виды разрешённого использования. Предельные параметры земельных участков и разрешённого строительства (реконструкции) объектов капитального строительства приведены в </w:t>
      </w:r>
      <w:r w:rsidR="00E02F0E" w:rsidRPr="00C83B54">
        <w:rPr>
          <w:color w:val="000000" w:themeColor="text1"/>
          <w:sz w:val="24"/>
          <w:szCs w:val="24"/>
        </w:rPr>
        <w:t>статье 20</w:t>
      </w:r>
      <w:r w:rsidRPr="00C83B54">
        <w:rPr>
          <w:color w:val="000000" w:themeColor="text1"/>
          <w:sz w:val="24"/>
          <w:szCs w:val="24"/>
        </w:rPr>
        <w:t xml:space="preserve"> в соответствии с Правилами землепользования и застройки г. Благовещенска. </w:t>
      </w:r>
    </w:p>
    <w:p w14:paraId="07A96A8A" w14:textId="77777777" w:rsidR="00090136" w:rsidRPr="00C83B54" w:rsidRDefault="00090136" w:rsidP="00090136">
      <w:pPr>
        <w:overflowPunct/>
        <w:spacing w:line="360" w:lineRule="auto"/>
        <w:ind w:left="-142" w:firstLine="709"/>
        <w:jc w:val="right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Таблица 4</w:t>
      </w:r>
    </w:p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6"/>
        <w:gridCol w:w="2126"/>
        <w:gridCol w:w="5953"/>
      </w:tblGrid>
      <w:tr w:rsidR="003F0B7C" w:rsidRPr="00C83B54" w14:paraId="1EF3D599" w14:textId="77777777" w:rsidTr="003F0B7C">
        <w:trPr>
          <w:trHeight w:val="1028"/>
        </w:trPr>
        <w:tc>
          <w:tcPr>
            <w:tcW w:w="1986" w:type="dxa"/>
          </w:tcPr>
          <w:p w14:paraId="0968F2BF" w14:textId="77777777" w:rsidR="003F0B7C" w:rsidRPr="00C83B54" w:rsidRDefault="003F0B7C" w:rsidP="003F0B7C">
            <w:pPr>
              <w:overflowPunct/>
              <w:ind w:left="-108"/>
              <w:jc w:val="center"/>
              <w:textAlignment w:val="auto"/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</w:pPr>
            <w:r w:rsidRPr="00C83B54"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  <w:t>Территориальная зона</w:t>
            </w:r>
          </w:p>
        </w:tc>
        <w:tc>
          <w:tcPr>
            <w:tcW w:w="2126" w:type="dxa"/>
          </w:tcPr>
          <w:p w14:paraId="1A354F39" w14:textId="77777777" w:rsidR="003F0B7C" w:rsidRPr="00C83B54" w:rsidRDefault="003F0B7C" w:rsidP="003F0B7C">
            <w:pPr>
              <w:overflowPunct/>
              <w:jc w:val="center"/>
              <w:textAlignment w:val="auto"/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</w:pPr>
            <w:r w:rsidRPr="00C83B54"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  <w:t>Наименование планируемого к установлению вида разрешённого использования</w:t>
            </w:r>
          </w:p>
        </w:tc>
        <w:tc>
          <w:tcPr>
            <w:tcW w:w="5953" w:type="dxa"/>
          </w:tcPr>
          <w:p w14:paraId="0A2CFC47" w14:textId="77777777" w:rsidR="003F0B7C" w:rsidRPr="00C83B54" w:rsidRDefault="003F0B7C" w:rsidP="003F0B7C">
            <w:pPr>
              <w:overflowPunct/>
              <w:jc w:val="center"/>
              <w:textAlignment w:val="auto"/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</w:pPr>
            <w:r w:rsidRPr="00C83B54"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  <w:t>Предельные размеры земельных участков;</w:t>
            </w:r>
          </w:p>
          <w:p w14:paraId="7AD6D69A" w14:textId="77777777" w:rsidR="003F0B7C" w:rsidRPr="00C83B54" w:rsidRDefault="003F0B7C" w:rsidP="003F0B7C">
            <w:pPr>
              <w:overflowPunct/>
              <w:jc w:val="center"/>
              <w:textAlignment w:val="auto"/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</w:pPr>
            <w:r w:rsidRPr="00C83B54">
              <w:rPr>
                <w:b/>
                <w:bCs/>
                <w:color w:val="000000" w:themeColor="text1"/>
                <w:spacing w:val="-14"/>
                <w:sz w:val="18"/>
                <w:szCs w:val="18"/>
              </w:rPr>
              <w:t>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3F0B7C" w:rsidRPr="00C83B54" w14:paraId="06808E4D" w14:textId="77777777" w:rsidTr="003F0B7C">
        <w:trPr>
          <w:trHeight w:val="70"/>
        </w:trPr>
        <w:tc>
          <w:tcPr>
            <w:tcW w:w="1986" w:type="dxa"/>
            <w:vMerge w:val="restart"/>
          </w:tcPr>
          <w:p w14:paraId="0B56079B" w14:textId="77777777" w:rsidR="003F0B7C" w:rsidRPr="00C83B54" w:rsidRDefault="003F0B7C" w:rsidP="003F0B7C">
            <w:pPr>
              <w:overflowPunct/>
              <w:spacing w:line="360" w:lineRule="auto"/>
              <w:ind w:left="-108"/>
              <w:jc w:val="center"/>
              <w:textAlignment w:val="auto"/>
              <w:rPr>
                <w:b/>
                <w:bCs/>
                <w:color w:val="000000" w:themeColor="text1"/>
                <w:spacing w:val="-14"/>
              </w:rPr>
            </w:pPr>
            <w:r w:rsidRPr="00C83B54">
              <w:rPr>
                <w:b/>
                <w:bCs/>
                <w:color w:val="000000" w:themeColor="text1"/>
                <w:spacing w:val="-14"/>
              </w:rPr>
              <w:t>Зона застройки многоэтажными жилыми домами (9 этажей и более)</w:t>
            </w:r>
          </w:p>
        </w:tc>
        <w:tc>
          <w:tcPr>
            <w:tcW w:w="2126" w:type="dxa"/>
          </w:tcPr>
          <w:p w14:paraId="7E6E818C" w14:textId="77777777" w:rsidR="003F0B7C" w:rsidRPr="00C83B54" w:rsidRDefault="003F0B7C" w:rsidP="003F0B7C">
            <w:pPr>
              <w:overflowPunct/>
              <w:ind w:right="-107"/>
              <w:jc w:val="both"/>
              <w:textAlignment w:val="auto"/>
              <w:rPr>
                <w:b/>
                <w:color w:val="000000" w:themeColor="text1"/>
                <w:spacing w:val="-14"/>
              </w:rPr>
            </w:pPr>
            <w:r w:rsidRPr="00C83B54">
              <w:rPr>
                <w:b/>
                <w:color w:val="000000" w:themeColor="text1"/>
                <w:spacing w:val="-14"/>
              </w:rPr>
              <w:t>Многоэтажная жилая</w:t>
            </w:r>
            <w:r w:rsidR="00176FE7" w:rsidRPr="00C83B54">
              <w:rPr>
                <w:b/>
                <w:color w:val="000000" w:themeColor="text1"/>
                <w:spacing w:val="-14"/>
              </w:rPr>
              <w:t xml:space="preserve"> застройка (высотная застройка)</w:t>
            </w:r>
          </w:p>
          <w:p w14:paraId="706CD98F" w14:textId="77777777" w:rsidR="003F0B7C" w:rsidRPr="00C83B54" w:rsidRDefault="003F0B7C" w:rsidP="003F0B7C">
            <w:pPr>
              <w:overflowPunct/>
              <w:ind w:right="-107"/>
              <w:jc w:val="both"/>
              <w:textAlignment w:val="auto"/>
              <w:rPr>
                <w:b/>
                <w:color w:val="000000" w:themeColor="text1"/>
                <w:spacing w:val="-14"/>
              </w:rPr>
            </w:pPr>
          </w:p>
        </w:tc>
        <w:tc>
          <w:tcPr>
            <w:tcW w:w="5953" w:type="dxa"/>
          </w:tcPr>
          <w:p w14:paraId="1AE32CF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1. Предельные размеры ЗУ: </w:t>
            </w:r>
          </w:p>
          <w:p w14:paraId="18412733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площадь минимальная – 1000 кв.м;  </w:t>
            </w:r>
          </w:p>
          <w:p w14:paraId="168981B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площадь максимальная – не подлежит установлению;</w:t>
            </w:r>
          </w:p>
          <w:p w14:paraId="3442B13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ширина ЗУ – 25 м.</w:t>
            </w:r>
          </w:p>
          <w:p w14:paraId="7D961D84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2. Предельные параметры ОКС:</w:t>
            </w:r>
          </w:p>
          <w:p w14:paraId="02F73F2D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минимальная этажность - 9 эт; </w:t>
            </w:r>
          </w:p>
          <w:p w14:paraId="623F5C51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максимальная этажность – не подлежит установлению;</w:t>
            </w:r>
          </w:p>
          <w:p w14:paraId="33C56765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максимальная высота – не подлежит установлению;</w:t>
            </w:r>
          </w:p>
          <w:p w14:paraId="371C619D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минимальные отступы - 3 м;</w:t>
            </w:r>
          </w:p>
          <w:p w14:paraId="56D9884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минимальный отступ от красной линии - без отступа;</w:t>
            </w:r>
          </w:p>
          <w:p w14:paraId="724E914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минимальный процент застройки – не подлежит установлению; </w:t>
            </w:r>
          </w:p>
          <w:p w14:paraId="4B28C13D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максимальный процент застройки на свободных территориях - 27%; </w:t>
            </w:r>
          </w:p>
          <w:p w14:paraId="758A16A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максимальный процент застройки в условиях реконструкции – 33% </w:t>
            </w:r>
          </w:p>
          <w:p w14:paraId="4D93E82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коэффициент плотности на свободных территориях – 2,4; </w:t>
            </w:r>
          </w:p>
          <w:p w14:paraId="3E3EC23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коэффициент плотности в условиях реконструкции – 3,0;</w:t>
            </w:r>
          </w:p>
          <w:p w14:paraId="08AD96D8" w14:textId="77777777" w:rsidR="003F0B7C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максимальный класс опасности по СанПиН - не подлежит установлению</w:t>
            </w:r>
          </w:p>
        </w:tc>
      </w:tr>
      <w:tr w:rsidR="003F0B7C" w:rsidRPr="00C83B54" w14:paraId="019E120A" w14:textId="77777777" w:rsidTr="003F0B7C">
        <w:trPr>
          <w:trHeight w:val="70"/>
        </w:trPr>
        <w:tc>
          <w:tcPr>
            <w:tcW w:w="1986" w:type="dxa"/>
            <w:vMerge/>
          </w:tcPr>
          <w:p w14:paraId="0CDFCB6F" w14:textId="77777777" w:rsidR="003F0B7C" w:rsidRPr="00C83B54" w:rsidRDefault="003F0B7C" w:rsidP="00FE1075">
            <w:pPr>
              <w:overflowPunct/>
              <w:spacing w:line="360" w:lineRule="auto"/>
              <w:textAlignment w:val="auto"/>
              <w:rPr>
                <w:b/>
                <w:bCs/>
                <w:color w:val="000000" w:themeColor="text1"/>
                <w:spacing w:val="-14"/>
              </w:rPr>
            </w:pPr>
          </w:p>
        </w:tc>
        <w:tc>
          <w:tcPr>
            <w:tcW w:w="2126" w:type="dxa"/>
          </w:tcPr>
          <w:p w14:paraId="008C224B" w14:textId="77777777" w:rsidR="003F0B7C" w:rsidRPr="00C83B54" w:rsidRDefault="003F0B7C" w:rsidP="00342E79">
            <w:pPr>
              <w:overflowPunct/>
              <w:ind w:right="-107"/>
              <w:jc w:val="both"/>
              <w:textAlignment w:val="auto"/>
              <w:rPr>
                <w:b/>
                <w:color w:val="000000" w:themeColor="text1"/>
                <w:spacing w:val="-14"/>
              </w:rPr>
            </w:pPr>
            <w:r w:rsidRPr="00C83B54">
              <w:rPr>
                <w:b/>
                <w:color w:val="000000" w:themeColor="text1"/>
                <w:spacing w:val="-14"/>
              </w:rPr>
              <w:t>Начальное</w:t>
            </w:r>
            <w:r w:rsidR="00342E79" w:rsidRPr="00C83B54">
              <w:rPr>
                <w:b/>
                <w:color w:val="000000" w:themeColor="text1"/>
                <w:spacing w:val="-14"/>
              </w:rPr>
              <w:t xml:space="preserve"> и</w:t>
            </w:r>
            <w:r w:rsidRPr="00C83B54">
              <w:rPr>
                <w:b/>
                <w:color w:val="000000" w:themeColor="text1"/>
                <w:spacing w:val="-14"/>
              </w:rPr>
              <w:t xml:space="preserve"> среднее общее образование</w:t>
            </w:r>
          </w:p>
        </w:tc>
        <w:tc>
          <w:tcPr>
            <w:tcW w:w="5953" w:type="dxa"/>
          </w:tcPr>
          <w:p w14:paraId="1B0C36DE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1. Предельные размеры ЗУ: </w:t>
            </w:r>
          </w:p>
          <w:p w14:paraId="3EA1AF2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площадь минимальная – 1000 кв.м;  </w:t>
            </w:r>
          </w:p>
          <w:p w14:paraId="5BC93B9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lastRenderedPageBreak/>
              <w:t>площадь максимальная – не подлежит установлению;</w:t>
            </w:r>
          </w:p>
          <w:p w14:paraId="52006F9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ширина ЗУ – 25 м.</w:t>
            </w:r>
          </w:p>
          <w:p w14:paraId="75C5DC3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2. Предельные параметры ОКС:</w:t>
            </w:r>
          </w:p>
          <w:p w14:paraId="429E9E3F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этажность - не подлежит установлению;</w:t>
            </w:r>
          </w:p>
          <w:p w14:paraId="5A29B66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максимальная этажность – 4 эт.; </w:t>
            </w:r>
          </w:p>
          <w:p w14:paraId="0D48176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максимальная высота – не подлежит установлению;</w:t>
            </w:r>
          </w:p>
          <w:p w14:paraId="21B7109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минимальные отступы - 3 м;</w:t>
            </w:r>
          </w:p>
          <w:p w14:paraId="0704CEA6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минимальный отступ от красной линии – в соответствии с нормами проектирования соответствующего объекта образования;</w:t>
            </w:r>
          </w:p>
          <w:p w14:paraId="5E785C9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минимальный процент застройки - 15%; </w:t>
            </w:r>
          </w:p>
          <w:p w14:paraId="4A85061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максимальный процент застройки - 50%; </w:t>
            </w:r>
          </w:p>
          <w:p w14:paraId="6C477625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коэффициент плотности – 2,0;</w:t>
            </w:r>
          </w:p>
          <w:p w14:paraId="0C8C68D3" w14:textId="77777777" w:rsidR="003F0B7C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максимальный класс опасности по СанПиН - не подлежит установлению</w:t>
            </w:r>
          </w:p>
        </w:tc>
      </w:tr>
      <w:tr w:rsidR="003F0B7C" w:rsidRPr="00C83B54" w14:paraId="475B13C2" w14:textId="77777777" w:rsidTr="003F0B7C">
        <w:trPr>
          <w:trHeight w:val="70"/>
        </w:trPr>
        <w:tc>
          <w:tcPr>
            <w:tcW w:w="1986" w:type="dxa"/>
            <w:vMerge/>
          </w:tcPr>
          <w:p w14:paraId="2826C3A1" w14:textId="77777777" w:rsidR="003F0B7C" w:rsidRPr="00C83B54" w:rsidRDefault="003F0B7C" w:rsidP="00FE1075">
            <w:pPr>
              <w:overflowPunct/>
              <w:spacing w:line="360" w:lineRule="auto"/>
              <w:textAlignment w:val="auto"/>
              <w:rPr>
                <w:b/>
                <w:bCs/>
                <w:color w:val="000000" w:themeColor="text1"/>
                <w:spacing w:val="-14"/>
              </w:rPr>
            </w:pPr>
          </w:p>
        </w:tc>
        <w:tc>
          <w:tcPr>
            <w:tcW w:w="2126" w:type="dxa"/>
          </w:tcPr>
          <w:p w14:paraId="722BC197" w14:textId="77777777" w:rsidR="003F0B7C" w:rsidRPr="00C83B54" w:rsidRDefault="003F0B7C" w:rsidP="003F0B7C">
            <w:pPr>
              <w:overflowPunct/>
              <w:ind w:right="-107"/>
              <w:jc w:val="both"/>
              <w:textAlignment w:val="auto"/>
              <w:rPr>
                <w:b/>
                <w:color w:val="000000" w:themeColor="text1"/>
                <w:spacing w:val="-14"/>
              </w:rPr>
            </w:pPr>
            <w:r w:rsidRPr="00C83B54">
              <w:rPr>
                <w:b/>
                <w:color w:val="000000" w:themeColor="text1"/>
                <w:spacing w:val="-14"/>
              </w:rPr>
              <w:t>Магазины</w:t>
            </w:r>
          </w:p>
        </w:tc>
        <w:tc>
          <w:tcPr>
            <w:tcW w:w="5953" w:type="dxa"/>
          </w:tcPr>
          <w:p w14:paraId="13AEBBD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1. Предельные размеры ЗУ: </w:t>
            </w:r>
          </w:p>
          <w:p w14:paraId="31694AF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площадь минимальная – 1000 кв.м;  </w:t>
            </w:r>
          </w:p>
          <w:p w14:paraId="2F6E15D0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площадь максимальная – не подлежит установлению;</w:t>
            </w:r>
          </w:p>
          <w:p w14:paraId="2D47A0D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ширина ЗУ – 25 м.</w:t>
            </w:r>
          </w:p>
          <w:p w14:paraId="2FF2D8A9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2. Предельные параметры ОКС:</w:t>
            </w:r>
          </w:p>
          <w:p w14:paraId="126EA2D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этажность - не подлежит установлению;</w:t>
            </w:r>
          </w:p>
          <w:p w14:paraId="3969C49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максимальная этажность – 5 эт; </w:t>
            </w:r>
          </w:p>
          <w:p w14:paraId="29A8587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максимальная высота – не подлежит установлению;</w:t>
            </w:r>
          </w:p>
          <w:p w14:paraId="3A574F49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минимальные отступы - 3 м;</w:t>
            </w:r>
          </w:p>
          <w:p w14:paraId="42896CE0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минимальный отступ от красной линии - без отступа;</w:t>
            </w:r>
          </w:p>
          <w:p w14:paraId="2D22A08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минимальный процент застройки - 30%; </w:t>
            </w:r>
          </w:p>
          <w:p w14:paraId="2475E62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максимальный процент застройки - 60%; </w:t>
            </w:r>
          </w:p>
          <w:p w14:paraId="5A0BA1CA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коэффициент плотности – 3,0;</w:t>
            </w:r>
          </w:p>
          <w:p w14:paraId="0B4A95A2" w14:textId="77777777" w:rsidR="003F0B7C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максимальный класс опасности по СанПиН - не подлежит установлению</w:t>
            </w:r>
          </w:p>
        </w:tc>
      </w:tr>
      <w:tr w:rsidR="003F0B7C" w:rsidRPr="00C83B54" w14:paraId="3C266312" w14:textId="77777777" w:rsidTr="003F0B7C">
        <w:trPr>
          <w:trHeight w:val="70"/>
        </w:trPr>
        <w:tc>
          <w:tcPr>
            <w:tcW w:w="1986" w:type="dxa"/>
            <w:vMerge/>
          </w:tcPr>
          <w:p w14:paraId="0C11E441" w14:textId="77777777" w:rsidR="003F0B7C" w:rsidRPr="00C83B54" w:rsidRDefault="003F0B7C" w:rsidP="00FE1075">
            <w:pPr>
              <w:overflowPunct/>
              <w:spacing w:line="360" w:lineRule="auto"/>
              <w:textAlignment w:val="auto"/>
              <w:rPr>
                <w:b/>
                <w:bCs/>
                <w:color w:val="000000" w:themeColor="text1"/>
                <w:spacing w:val="-14"/>
              </w:rPr>
            </w:pPr>
          </w:p>
        </w:tc>
        <w:tc>
          <w:tcPr>
            <w:tcW w:w="2126" w:type="dxa"/>
          </w:tcPr>
          <w:p w14:paraId="256E3EDF" w14:textId="77777777" w:rsidR="003F0B7C" w:rsidRPr="00C83B54" w:rsidRDefault="00176FE7" w:rsidP="003F0B7C">
            <w:pPr>
              <w:overflowPunct/>
              <w:ind w:right="-107"/>
              <w:jc w:val="both"/>
              <w:textAlignment w:val="auto"/>
              <w:rPr>
                <w:b/>
                <w:color w:val="000000" w:themeColor="text1"/>
                <w:spacing w:val="-14"/>
              </w:rPr>
            </w:pPr>
            <w:r w:rsidRPr="00C83B54">
              <w:rPr>
                <w:b/>
                <w:color w:val="000000" w:themeColor="text1"/>
                <w:spacing w:val="-14"/>
              </w:rPr>
              <w:t>Коммунальное обслуживание</w:t>
            </w:r>
          </w:p>
        </w:tc>
        <w:tc>
          <w:tcPr>
            <w:tcW w:w="5953" w:type="dxa"/>
          </w:tcPr>
          <w:p w14:paraId="116EBFC4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1. Предельные размеры ЗУ: </w:t>
            </w:r>
          </w:p>
          <w:p w14:paraId="60BF7201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площадь минимальная - не подлежит установлению; </w:t>
            </w:r>
          </w:p>
          <w:p w14:paraId="2B858C39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площадь максимальная - не подлежит установлению;</w:t>
            </w:r>
          </w:p>
          <w:p w14:paraId="3D6123D9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ширина ЗУ - не подлежит установлению.</w:t>
            </w:r>
          </w:p>
          <w:p w14:paraId="52A91E10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2. Предельные параметры ОКС:</w:t>
            </w:r>
          </w:p>
          <w:p w14:paraId="3CF32AAC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минимальная этажность - не подлежит установлению;</w:t>
            </w:r>
          </w:p>
          <w:p w14:paraId="57B8E0AD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максимальная этажность - не подлежит установлению; </w:t>
            </w:r>
          </w:p>
          <w:p w14:paraId="6A901EAB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максимальная высота - не подлежит установлению;</w:t>
            </w:r>
          </w:p>
          <w:p w14:paraId="35F56D73" w14:textId="77777777" w:rsidR="00176FE7" w:rsidRPr="00C83B54" w:rsidRDefault="00871486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минимальные отступы </w:t>
            </w:r>
            <w:r w:rsidR="00176FE7" w:rsidRPr="00C83B54">
              <w:rPr>
                <w:color w:val="000000" w:themeColor="text1"/>
                <w:spacing w:val="-14"/>
              </w:rPr>
              <w:t xml:space="preserve"> – без отступов.</w:t>
            </w:r>
          </w:p>
          <w:p w14:paraId="23749AC3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минимальный отступ от красной линии - без отступа;</w:t>
            </w:r>
          </w:p>
          <w:p w14:paraId="4B61F757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 xml:space="preserve">минимальный процент застройки - 30%; </w:t>
            </w:r>
          </w:p>
          <w:p w14:paraId="085AAFE8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максимальный процент застройки - не устанавливать</w:t>
            </w:r>
          </w:p>
          <w:p w14:paraId="1A1B0EF5" w14:textId="77777777" w:rsidR="00176FE7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коэффициент плотности</w:t>
            </w:r>
            <w:r w:rsidR="00871486" w:rsidRPr="00C83B54">
              <w:rPr>
                <w:color w:val="000000" w:themeColor="text1"/>
                <w:spacing w:val="-14"/>
              </w:rPr>
              <w:t xml:space="preserve"> </w:t>
            </w:r>
            <w:r w:rsidRPr="00C83B54">
              <w:rPr>
                <w:color w:val="000000" w:themeColor="text1"/>
                <w:spacing w:val="-14"/>
              </w:rPr>
              <w:t>–</w:t>
            </w:r>
            <w:r w:rsidR="00871486" w:rsidRPr="00C83B54">
              <w:rPr>
                <w:color w:val="000000" w:themeColor="text1"/>
                <w:spacing w:val="-14"/>
              </w:rPr>
              <w:t xml:space="preserve"> </w:t>
            </w:r>
            <w:r w:rsidRPr="00C83B54">
              <w:rPr>
                <w:color w:val="000000" w:themeColor="text1"/>
                <w:spacing w:val="-14"/>
              </w:rPr>
              <w:t>не устанавливать</w:t>
            </w:r>
          </w:p>
          <w:p w14:paraId="1B197EE9" w14:textId="77777777" w:rsidR="003F0B7C" w:rsidRPr="00C83B54" w:rsidRDefault="00176FE7" w:rsidP="00176FE7">
            <w:pPr>
              <w:widowControl w:val="0"/>
              <w:overflowPunct/>
              <w:jc w:val="both"/>
              <w:textAlignment w:val="auto"/>
              <w:rPr>
                <w:color w:val="000000" w:themeColor="text1"/>
                <w:spacing w:val="-14"/>
              </w:rPr>
            </w:pPr>
            <w:r w:rsidRPr="00C83B54">
              <w:rPr>
                <w:color w:val="000000" w:themeColor="text1"/>
                <w:spacing w:val="-14"/>
              </w:rPr>
              <w:t>максимальный класс опасности по СанПиН - не подлежит установлению</w:t>
            </w:r>
          </w:p>
        </w:tc>
      </w:tr>
    </w:tbl>
    <w:p w14:paraId="27B38CBF" w14:textId="77777777" w:rsidR="00090136" w:rsidRPr="00C83B54" w:rsidRDefault="00090136" w:rsidP="00090976">
      <w:pPr>
        <w:overflowPunct/>
        <w:ind w:left="-567" w:firstLine="851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Одной из задач развития жилищного строительства на территории квартала является создание эффектного восприятия района на подъездах к городу, создание современного, комфортного жилья наряду с высоким уровнем благоустройства и озеленения. Авторами проекта предложена высотная</w:t>
      </w:r>
      <w:r w:rsidR="00B53C93" w:rsidRPr="00C83B54">
        <w:rPr>
          <w:color w:val="000000" w:themeColor="text1"/>
          <w:sz w:val="24"/>
          <w:szCs w:val="24"/>
        </w:rPr>
        <w:t xml:space="preserve"> застройка</w:t>
      </w:r>
      <w:r w:rsidR="00274B5F" w:rsidRPr="00C83B54">
        <w:rPr>
          <w:color w:val="000000" w:themeColor="text1"/>
          <w:sz w:val="24"/>
          <w:szCs w:val="24"/>
        </w:rPr>
        <w:t xml:space="preserve">, с </w:t>
      </w:r>
      <w:r w:rsidR="00E00408" w:rsidRPr="00C83B54">
        <w:rPr>
          <w:color w:val="000000" w:themeColor="text1"/>
          <w:sz w:val="24"/>
          <w:szCs w:val="24"/>
        </w:rPr>
        <w:t xml:space="preserve">количество этажей </w:t>
      </w:r>
      <w:r w:rsidR="002731F0" w:rsidRPr="00C83B54">
        <w:rPr>
          <w:color w:val="000000" w:themeColor="text1"/>
          <w:sz w:val="24"/>
          <w:szCs w:val="24"/>
        </w:rPr>
        <w:t>–</w:t>
      </w:r>
      <w:r w:rsidR="00E00408" w:rsidRPr="00C83B54">
        <w:rPr>
          <w:color w:val="000000" w:themeColor="text1"/>
          <w:sz w:val="24"/>
          <w:szCs w:val="24"/>
        </w:rPr>
        <w:t xml:space="preserve"> </w:t>
      </w:r>
      <w:r w:rsidR="000F3183" w:rsidRPr="00C83B54">
        <w:rPr>
          <w:color w:val="000000" w:themeColor="text1"/>
          <w:sz w:val="24"/>
          <w:szCs w:val="24"/>
        </w:rPr>
        <w:t>до15</w:t>
      </w:r>
      <w:r w:rsidR="002731F0" w:rsidRPr="00C83B54">
        <w:rPr>
          <w:color w:val="000000" w:themeColor="text1"/>
          <w:sz w:val="24"/>
          <w:szCs w:val="24"/>
        </w:rPr>
        <w:t xml:space="preserve"> этажей</w:t>
      </w:r>
      <w:r w:rsidRPr="00C83B54">
        <w:rPr>
          <w:color w:val="000000" w:themeColor="text1"/>
          <w:sz w:val="24"/>
          <w:szCs w:val="24"/>
        </w:rPr>
        <w:t>.</w:t>
      </w:r>
    </w:p>
    <w:p w14:paraId="2E2B41BF" w14:textId="77777777" w:rsidR="00460006" w:rsidRPr="00C83B54" w:rsidRDefault="00090136" w:rsidP="009C6F06">
      <w:pPr>
        <w:overflowPunct/>
        <w:ind w:left="-567" w:firstLine="851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Согласно Правил землепользования и застройки территории проектируе</w:t>
      </w:r>
      <w:r w:rsidR="00D83014" w:rsidRPr="00C83B54">
        <w:rPr>
          <w:color w:val="000000" w:themeColor="text1"/>
          <w:sz w:val="24"/>
          <w:szCs w:val="24"/>
        </w:rPr>
        <w:t>мый участок относится к зоне Ж-4</w:t>
      </w:r>
      <w:r w:rsidRPr="00C83B54">
        <w:rPr>
          <w:color w:val="000000" w:themeColor="text1"/>
          <w:sz w:val="24"/>
          <w:szCs w:val="24"/>
        </w:rPr>
        <w:t xml:space="preserve"> (</w:t>
      </w:r>
      <w:r w:rsidR="00D83014" w:rsidRPr="00C83B54">
        <w:rPr>
          <w:color w:val="000000" w:themeColor="text1"/>
          <w:sz w:val="24"/>
          <w:szCs w:val="24"/>
        </w:rPr>
        <w:t>Зона застройки многоэтажными жилыми домами (9 этажей и более)</w:t>
      </w:r>
      <w:r w:rsidRPr="00C83B54">
        <w:rPr>
          <w:bCs/>
          <w:color w:val="000000" w:themeColor="text1"/>
          <w:sz w:val="24"/>
          <w:szCs w:val="24"/>
        </w:rPr>
        <w:t>. Многоэтажна</w:t>
      </w:r>
      <w:r w:rsidR="00D83014" w:rsidRPr="00C83B54">
        <w:rPr>
          <w:bCs/>
          <w:color w:val="000000" w:themeColor="text1"/>
          <w:sz w:val="24"/>
          <w:szCs w:val="24"/>
        </w:rPr>
        <w:t>я</w:t>
      </w:r>
      <w:r w:rsidRPr="00C83B54">
        <w:rPr>
          <w:bCs/>
          <w:color w:val="000000" w:themeColor="text1"/>
          <w:sz w:val="24"/>
          <w:szCs w:val="24"/>
        </w:rPr>
        <w:t xml:space="preserve"> жилая застройка (высотная застройка); дошкольное, начальное и среднее общее образование; магазины</w:t>
      </w:r>
      <w:r w:rsidR="000F3183" w:rsidRPr="00C83B54">
        <w:rPr>
          <w:bCs/>
          <w:color w:val="000000" w:themeColor="text1"/>
          <w:sz w:val="24"/>
          <w:szCs w:val="24"/>
        </w:rPr>
        <w:t>; коммунальное обслуживание</w:t>
      </w:r>
      <w:r w:rsidR="00D83014" w:rsidRPr="00C83B54">
        <w:rPr>
          <w:bCs/>
          <w:color w:val="000000" w:themeColor="text1"/>
          <w:sz w:val="24"/>
          <w:szCs w:val="24"/>
        </w:rPr>
        <w:t xml:space="preserve"> </w:t>
      </w:r>
      <w:r w:rsidRPr="00C83B54">
        <w:rPr>
          <w:bCs/>
          <w:color w:val="000000" w:themeColor="text1"/>
          <w:sz w:val="24"/>
          <w:szCs w:val="24"/>
        </w:rPr>
        <w:t xml:space="preserve">– относятся к основным видам разрешённого использования территории. </w:t>
      </w:r>
    </w:p>
    <w:p w14:paraId="4C86055E" w14:textId="3D29EA52" w:rsidR="00090136" w:rsidRPr="00C83B54" w:rsidRDefault="00C83B54" w:rsidP="00294DCD">
      <w:pPr>
        <w:overflowPunct/>
        <w:ind w:left="-567"/>
        <w:jc w:val="center"/>
        <w:textAlignment w:val="auto"/>
        <w:rPr>
          <w:bCs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1</w:t>
      </w:r>
      <w:r w:rsidR="00090136" w:rsidRPr="00C83B54">
        <w:rPr>
          <w:b/>
          <w:color w:val="000000" w:themeColor="text1"/>
          <w:sz w:val="24"/>
          <w:szCs w:val="24"/>
        </w:rPr>
        <w:t>.3. Характеристика объектов капитального строительства.</w:t>
      </w:r>
      <w:r w:rsidR="00090136" w:rsidRPr="00C83B54">
        <w:rPr>
          <w:color w:val="000000" w:themeColor="text1"/>
          <w:sz w:val="24"/>
          <w:szCs w:val="24"/>
          <w:lang w:eastAsia="x-none"/>
        </w:rPr>
        <w:t xml:space="preserve">              </w:t>
      </w:r>
    </w:p>
    <w:p w14:paraId="4C88BDD7" w14:textId="0C0F1440" w:rsidR="00675985" w:rsidRPr="00C83B54" w:rsidRDefault="00084C99" w:rsidP="00D00B4D">
      <w:pPr>
        <w:overflowPunct/>
        <w:autoSpaceDE/>
        <w:autoSpaceDN/>
        <w:adjustRightInd/>
        <w:spacing w:line="240" w:lineRule="atLeast"/>
        <w:ind w:left="-426" w:right="142" w:firstLine="710"/>
        <w:jc w:val="both"/>
        <w:textAlignment w:val="auto"/>
        <w:rPr>
          <w:color w:val="000000" w:themeColor="text1"/>
          <w:sz w:val="24"/>
          <w:szCs w:val="24"/>
          <w:lang w:eastAsia="x-none"/>
        </w:rPr>
      </w:pPr>
      <w:r w:rsidRPr="00C83B54">
        <w:rPr>
          <w:color w:val="000000" w:themeColor="text1"/>
          <w:sz w:val="24"/>
          <w:szCs w:val="24"/>
          <w:lang w:eastAsia="x-none"/>
        </w:rPr>
        <w:t xml:space="preserve">Территория проектирования примыкает к ул.   </w:t>
      </w:r>
      <w:r w:rsidR="009C6F06" w:rsidRPr="00C83B54">
        <w:rPr>
          <w:color w:val="000000" w:themeColor="text1"/>
          <w:sz w:val="24"/>
          <w:szCs w:val="24"/>
          <w:lang w:eastAsia="x-none"/>
        </w:rPr>
        <w:t>Горького</w:t>
      </w:r>
      <w:r w:rsidRPr="00C83B54">
        <w:rPr>
          <w:color w:val="000000" w:themeColor="text1"/>
          <w:sz w:val="24"/>
          <w:szCs w:val="24"/>
          <w:lang w:eastAsia="x-none"/>
        </w:rPr>
        <w:t xml:space="preserve"> - магистральная улица общегородского значения с регулируемым движением</w:t>
      </w:r>
      <w:r w:rsidR="00A97062" w:rsidRPr="00C83B54">
        <w:rPr>
          <w:color w:val="000000" w:themeColor="text1"/>
          <w:sz w:val="24"/>
          <w:szCs w:val="24"/>
          <w:lang w:eastAsia="x-none"/>
        </w:rPr>
        <w:t>, ул.  Артиллерийской</w:t>
      </w:r>
      <w:r w:rsidR="00384B1B"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A97062" w:rsidRPr="00C83B54">
        <w:rPr>
          <w:color w:val="000000" w:themeColor="text1"/>
          <w:sz w:val="24"/>
          <w:szCs w:val="24"/>
          <w:lang w:eastAsia="x-none"/>
        </w:rPr>
        <w:t>-</w:t>
      </w:r>
      <w:r w:rsidR="00384B1B"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A97062" w:rsidRPr="00C83B54">
        <w:rPr>
          <w:color w:val="000000" w:themeColor="text1"/>
          <w:sz w:val="24"/>
          <w:szCs w:val="24"/>
          <w:lang w:eastAsia="x-none"/>
        </w:rPr>
        <w:t xml:space="preserve">ул. Амурской </w:t>
      </w:r>
      <w:r w:rsidR="00384B1B" w:rsidRPr="00C83B54">
        <w:rPr>
          <w:color w:val="000000" w:themeColor="text1"/>
          <w:sz w:val="24"/>
          <w:szCs w:val="24"/>
          <w:lang w:eastAsia="x-none"/>
        </w:rPr>
        <w:t xml:space="preserve">- </w:t>
      </w:r>
      <w:r w:rsidR="00A97062" w:rsidRPr="00C83B54">
        <w:rPr>
          <w:color w:val="000000" w:themeColor="text1"/>
          <w:sz w:val="24"/>
          <w:szCs w:val="24"/>
          <w:lang w:eastAsia="x-none"/>
        </w:rPr>
        <w:t>ул. Новая</w:t>
      </w:r>
      <w:r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384B1B" w:rsidRPr="00C83B54">
        <w:rPr>
          <w:color w:val="000000" w:themeColor="text1"/>
          <w:sz w:val="24"/>
          <w:szCs w:val="24"/>
          <w:lang w:eastAsia="x-none"/>
        </w:rPr>
        <w:t>- улицы и дороги</w:t>
      </w:r>
      <w:r w:rsidRPr="00C83B54">
        <w:rPr>
          <w:color w:val="000000" w:themeColor="text1"/>
          <w:sz w:val="24"/>
          <w:szCs w:val="24"/>
          <w:lang w:eastAsia="x-none"/>
        </w:rPr>
        <w:t xml:space="preserve"> местного зн</w:t>
      </w:r>
      <w:r w:rsidR="00384B1B" w:rsidRPr="00C83B54">
        <w:rPr>
          <w:color w:val="000000" w:themeColor="text1"/>
          <w:sz w:val="24"/>
          <w:szCs w:val="24"/>
          <w:lang w:eastAsia="x-none"/>
        </w:rPr>
        <w:t>ачения</w:t>
      </w:r>
      <w:r w:rsidRPr="00C83B54">
        <w:rPr>
          <w:color w:val="000000" w:themeColor="text1"/>
          <w:sz w:val="24"/>
          <w:szCs w:val="24"/>
          <w:lang w:eastAsia="x-none"/>
        </w:rPr>
        <w:t>.</w:t>
      </w:r>
      <w:r w:rsidR="00675985" w:rsidRPr="00C83B54">
        <w:rPr>
          <w:color w:val="000000" w:themeColor="text1"/>
          <w:sz w:val="24"/>
          <w:szCs w:val="24"/>
          <w:lang w:eastAsia="x-none"/>
        </w:rPr>
        <w:t xml:space="preserve"> Категории улиц предоставлены на основании Генерального плана городского округа города Благовещенска, утверждённым решением Благовещенской городской Думы от 26.01.2023 №52/06.</w:t>
      </w:r>
    </w:p>
    <w:p w14:paraId="34E7C104" w14:textId="77777777" w:rsidR="00090136" w:rsidRPr="00C83B54" w:rsidRDefault="00084C99" w:rsidP="00D83014">
      <w:pPr>
        <w:overflowPunct/>
        <w:autoSpaceDE/>
        <w:autoSpaceDN/>
        <w:adjustRightInd/>
        <w:spacing w:line="240" w:lineRule="atLeast"/>
        <w:ind w:left="-426" w:right="142" w:firstLine="710"/>
        <w:jc w:val="both"/>
        <w:textAlignment w:val="auto"/>
        <w:rPr>
          <w:color w:val="000000" w:themeColor="text1"/>
          <w:sz w:val="24"/>
          <w:szCs w:val="24"/>
          <w:lang w:eastAsia="x-none"/>
        </w:rPr>
      </w:pPr>
      <w:r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090136" w:rsidRPr="00C83B54">
        <w:rPr>
          <w:color w:val="000000" w:themeColor="text1"/>
          <w:sz w:val="24"/>
          <w:szCs w:val="24"/>
          <w:lang w:eastAsia="x-none"/>
        </w:rPr>
        <w:t xml:space="preserve">Проектом планировки 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предлагается </w:t>
      </w:r>
      <w:r w:rsidR="00384B1B" w:rsidRPr="00C83B54">
        <w:rPr>
          <w:color w:val="000000" w:themeColor="text1"/>
          <w:sz w:val="24"/>
          <w:szCs w:val="24"/>
          <w:lang w:eastAsia="x-none"/>
        </w:rPr>
        <w:t>установление</w:t>
      </w:r>
      <w:r w:rsidR="00090136" w:rsidRPr="00C83B54">
        <w:rPr>
          <w:color w:val="000000" w:themeColor="text1"/>
          <w:sz w:val="24"/>
          <w:szCs w:val="24"/>
          <w:lang w:eastAsia="x-none"/>
        </w:rPr>
        <w:t xml:space="preserve"> красной линии по ул. </w:t>
      </w:r>
      <w:r w:rsidR="00384B1B" w:rsidRPr="00C83B54">
        <w:rPr>
          <w:color w:val="000000" w:themeColor="text1"/>
          <w:sz w:val="24"/>
          <w:szCs w:val="24"/>
          <w:lang w:eastAsia="x-none"/>
        </w:rPr>
        <w:t xml:space="preserve">Новой. 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 Ширина </w:t>
      </w:r>
      <w:r w:rsidR="00090136" w:rsidRPr="00C83B54">
        <w:rPr>
          <w:color w:val="000000" w:themeColor="text1"/>
          <w:sz w:val="24"/>
          <w:szCs w:val="24"/>
          <w:lang w:eastAsia="x-none"/>
        </w:rPr>
        <w:t>красной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090136" w:rsidRPr="00C83B54">
        <w:rPr>
          <w:color w:val="000000" w:themeColor="text1"/>
          <w:sz w:val="24"/>
          <w:szCs w:val="24"/>
          <w:lang w:eastAsia="x-none"/>
        </w:rPr>
        <w:t>линии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 ул.  </w:t>
      </w:r>
      <w:r w:rsidR="00384B1B" w:rsidRPr="00C83B54">
        <w:rPr>
          <w:color w:val="000000" w:themeColor="text1"/>
          <w:sz w:val="24"/>
          <w:szCs w:val="24"/>
          <w:lang w:eastAsia="x-none"/>
        </w:rPr>
        <w:t>Новой</w:t>
      </w:r>
      <w:r w:rsidR="00090136" w:rsidRPr="00C83B54">
        <w:rPr>
          <w:color w:val="000000" w:themeColor="text1"/>
          <w:sz w:val="24"/>
          <w:szCs w:val="24"/>
          <w:lang w:eastAsia="x-none"/>
        </w:rPr>
        <w:t xml:space="preserve"> на участке проектирования 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должна составлять </w:t>
      </w:r>
      <w:r w:rsidR="00384B1B" w:rsidRPr="00C83B54">
        <w:rPr>
          <w:color w:val="000000" w:themeColor="text1"/>
          <w:sz w:val="24"/>
          <w:szCs w:val="24"/>
          <w:lang w:eastAsia="x-none"/>
        </w:rPr>
        <w:t>15-30</w:t>
      </w:r>
      <w:r w:rsidR="00090136" w:rsidRPr="00C83B54">
        <w:rPr>
          <w:color w:val="000000" w:themeColor="text1"/>
          <w:sz w:val="24"/>
          <w:szCs w:val="24"/>
          <w:lang w:eastAsia="x-none"/>
        </w:rPr>
        <w:t>м.</w:t>
      </w:r>
      <w:r w:rsidR="00384B1B" w:rsidRPr="00C83B54">
        <w:rPr>
          <w:color w:val="000000" w:themeColor="text1"/>
          <w:sz w:val="24"/>
          <w:szCs w:val="24"/>
          <w:lang w:eastAsia="x-none"/>
        </w:rPr>
        <w:t xml:space="preserve"> (в </w:t>
      </w:r>
      <w:r w:rsidR="00384B1B" w:rsidRPr="00C83B54">
        <w:rPr>
          <w:color w:val="000000" w:themeColor="text1"/>
          <w:sz w:val="24"/>
          <w:szCs w:val="24"/>
          <w:lang w:eastAsia="x-none"/>
        </w:rPr>
        <w:lastRenderedPageBreak/>
        <w:t xml:space="preserve">соответствии </w:t>
      </w:r>
      <w:r w:rsidRPr="00C83B54">
        <w:rPr>
          <w:color w:val="000000" w:themeColor="text1"/>
          <w:sz w:val="24"/>
          <w:szCs w:val="24"/>
          <w:lang w:eastAsia="x-none"/>
        </w:rPr>
        <w:t>с СП 42.13330-2016, примечание 1 таблица 11.2).</w:t>
      </w:r>
      <w:r w:rsidR="00715904" w:rsidRPr="00C83B54">
        <w:rPr>
          <w:color w:val="000000" w:themeColor="text1"/>
          <w:sz w:val="24"/>
          <w:szCs w:val="24"/>
          <w:lang w:eastAsia="x-none"/>
        </w:rPr>
        <w:t xml:space="preserve"> </w:t>
      </w:r>
      <w:r w:rsidR="00D83014" w:rsidRPr="00C83B54">
        <w:rPr>
          <w:color w:val="000000" w:themeColor="text1"/>
          <w:sz w:val="24"/>
          <w:szCs w:val="24"/>
          <w:lang w:eastAsia="x-none"/>
        </w:rPr>
        <w:t>М</w:t>
      </w:r>
      <w:r w:rsidR="00090136" w:rsidRPr="00C83B54">
        <w:rPr>
          <w:color w:val="000000" w:themeColor="text1"/>
          <w:sz w:val="24"/>
          <w:szCs w:val="24"/>
          <w:lang w:eastAsia="x-none"/>
        </w:rPr>
        <w:t>инимальные отступы от красных линий улиц в целях определения мест допустимого размещени</w:t>
      </w:r>
      <w:r w:rsidR="00D83014" w:rsidRPr="00C83B54">
        <w:rPr>
          <w:color w:val="000000" w:themeColor="text1"/>
          <w:sz w:val="24"/>
          <w:szCs w:val="24"/>
          <w:lang w:eastAsia="x-none"/>
        </w:rPr>
        <w:t xml:space="preserve">я зданий, строений, сооружений </w:t>
      </w:r>
      <w:r w:rsidR="00090136" w:rsidRPr="00C83B54">
        <w:rPr>
          <w:color w:val="000000" w:themeColor="text1"/>
          <w:sz w:val="24"/>
          <w:szCs w:val="24"/>
          <w:lang w:eastAsia="x-none"/>
        </w:rPr>
        <w:t xml:space="preserve">– </w:t>
      </w:r>
      <w:r w:rsidR="00D00B4D" w:rsidRPr="00C83B54">
        <w:rPr>
          <w:color w:val="000000" w:themeColor="text1"/>
          <w:sz w:val="24"/>
          <w:szCs w:val="24"/>
          <w:lang w:eastAsia="x-none"/>
        </w:rPr>
        <w:t>без отступа</w:t>
      </w:r>
      <w:r w:rsidRPr="00C83B54">
        <w:rPr>
          <w:color w:val="000000" w:themeColor="text1"/>
          <w:sz w:val="24"/>
          <w:szCs w:val="24"/>
          <w:lang w:eastAsia="x-none"/>
        </w:rPr>
        <w:t>.</w:t>
      </w:r>
    </w:p>
    <w:p w14:paraId="39E47D1C" w14:textId="77777777" w:rsidR="00340350" w:rsidRPr="00C83B54" w:rsidRDefault="00340350" w:rsidP="00D00B4D">
      <w:pPr>
        <w:overflowPunct/>
        <w:autoSpaceDE/>
        <w:autoSpaceDN/>
        <w:adjustRightInd/>
        <w:spacing w:line="240" w:lineRule="atLeast"/>
        <w:ind w:left="-426" w:right="142" w:firstLine="710"/>
        <w:jc w:val="both"/>
        <w:textAlignment w:val="auto"/>
        <w:rPr>
          <w:color w:val="000000" w:themeColor="text1"/>
          <w:sz w:val="24"/>
          <w:szCs w:val="24"/>
          <w:lang w:eastAsia="x-none"/>
        </w:rPr>
      </w:pPr>
      <w:r w:rsidRPr="00C83B54">
        <w:rPr>
          <w:color w:val="000000" w:themeColor="text1"/>
          <w:sz w:val="24"/>
          <w:szCs w:val="24"/>
          <w:lang w:eastAsia="x-none"/>
        </w:rPr>
        <w:t>Устанавливаемая красная линия</w:t>
      </w:r>
    </w:p>
    <w:p w14:paraId="0DA08007" w14:textId="77777777" w:rsidR="00DB2CA0" w:rsidRPr="00C83B54" w:rsidRDefault="00DB2CA0" w:rsidP="00D00B4D">
      <w:pPr>
        <w:overflowPunct/>
        <w:autoSpaceDE/>
        <w:autoSpaceDN/>
        <w:adjustRightInd/>
        <w:spacing w:line="240" w:lineRule="atLeast"/>
        <w:ind w:left="-426" w:right="142" w:firstLine="710"/>
        <w:jc w:val="both"/>
        <w:textAlignment w:val="auto"/>
        <w:rPr>
          <w:color w:val="000000" w:themeColor="text1"/>
          <w:sz w:val="24"/>
          <w:szCs w:val="24"/>
          <w:lang w:eastAsia="x-none"/>
        </w:rPr>
      </w:pP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F01B12" w:rsidRPr="00C83B54" w14:paraId="07A3B665" w14:textId="77777777" w:rsidTr="003D3DF1">
        <w:tc>
          <w:tcPr>
            <w:tcW w:w="1101" w:type="dxa"/>
            <w:vMerge w:val="restart"/>
            <w:vAlign w:val="center"/>
          </w:tcPr>
          <w:p w14:paraId="615C52C0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№ </w:t>
            </w:r>
          </w:p>
          <w:p w14:paraId="2DDF7129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004EA76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координаты</w:t>
            </w:r>
          </w:p>
        </w:tc>
      </w:tr>
      <w:tr w:rsidR="00F01B12" w:rsidRPr="00C83B54" w14:paraId="71AA77FF" w14:textId="77777777" w:rsidTr="003D3DF1">
        <w:tc>
          <w:tcPr>
            <w:tcW w:w="1101" w:type="dxa"/>
            <w:vMerge/>
            <w:vAlign w:val="center"/>
          </w:tcPr>
          <w:p w14:paraId="2E98E82E" w14:textId="77777777" w:rsidR="00F01B12" w:rsidRPr="00C83B54" w:rsidRDefault="00F01B12" w:rsidP="00F01B12">
            <w:pPr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0FFBFC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6F42D320" w14:textId="77777777" w:rsidR="00F01B12" w:rsidRPr="00C83B54" w:rsidRDefault="00F01B12" w:rsidP="00F01B12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У</w:t>
            </w:r>
          </w:p>
        </w:tc>
      </w:tr>
      <w:tr w:rsidR="00F01B12" w:rsidRPr="00C83B54" w14:paraId="5CCFD047" w14:textId="77777777" w:rsidTr="003D3DF1">
        <w:tc>
          <w:tcPr>
            <w:tcW w:w="1101" w:type="dxa"/>
          </w:tcPr>
          <w:p w14:paraId="33CA57C4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701" w:type="dxa"/>
          </w:tcPr>
          <w:p w14:paraId="7495C3D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454190.49</w:t>
            </w:r>
          </w:p>
        </w:tc>
        <w:tc>
          <w:tcPr>
            <w:tcW w:w="1701" w:type="dxa"/>
          </w:tcPr>
          <w:p w14:paraId="3087979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3285046.73</w:t>
            </w:r>
          </w:p>
        </w:tc>
      </w:tr>
      <w:tr w:rsidR="00F01B12" w:rsidRPr="00C83B54" w14:paraId="6C343AB1" w14:textId="77777777" w:rsidTr="003D3DF1">
        <w:tc>
          <w:tcPr>
            <w:tcW w:w="1101" w:type="dxa"/>
          </w:tcPr>
          <w:p w14:paraId="2B760BC3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</w:tcPr>
          <w:p w14:paraId="6AADF4C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453924.66</w:t>
            </w:r>
          </w:p>
        </w:tc>
        <w:tc>
          <w:tcPr>
            <w:tcW w:w="1701" w:type="dxa"/>
          </w:tcPr>
          <w:p w14:paraId="2E9383CE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rFonts w:eastAsia="Calibri"/>
                <w:color w:val="000000" w:themeColor="text1"/>
                <w:sz w:val="24"/>
                <w:szCs w:val="24"/>
                <w:lang w:eastAsia="en-US"/>
              </w:rPr>
              <w:t>3285003.84</w:t>
            </w:r>
          </w:p>
        </w:tc>
      </w:tr>
      <w:tr w:rsidR="00F01B12" w:rsidRPr="00C83B54" w14:paraId="23D93A67" w14:textId="77777777" w:rsidTr="003D3DF1">
        <w:tc>
          <w:tcPr>
            <w:tcW w:w="1101" w:type="dxa"/>
          </w:tcPr>
          <w:p w14:paraId="2ABC95BB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FC90379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D96F8F1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</w:tr>
      <w:tr w:rsidR="00F01B12" w:rsidRPr="00C83B54" w14:paraId="182A516C" w14:textId="77777777" w:rsidTr="003D3DF1">
        <w:tc>
          <w:tcPr>
            <w:tcW w:w="1101" w:type="dxa"/>
          </w:tcPr>
          <w:p w14:paraId="5FA236D7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D1EC380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03EE6D5" w14:textId="77777777" w:rsidR="00F01B12" w:rsidRPr="00C83B54" w:rsidRDefault="00F01B12" w:rsidP="00F01B12">
            <w:pPr>
              <w:overflowPunct/>
              <w:jc w:val="center"/>
              <w:textAlignment w:val="auto"/>
              <w:rPr>
                <w:color w:val="000000" w:themeColor="text1"/>
                <w:sz w:val="24"/>
                <w:szCs w:val="24"/>
              </w:rPr>
            </w:pPr>
          </w:p>
        </w:tc>
      </w:tr>
    </w:tbl>
    <w:p w14:paraId="2A82601F" w14:textId="44CFFEA6" w:rsidR="00090136" w:rsidRPr="00C83B54" w:rsidRDefault="00C83B54" w:rsidP="00F01B12">
      <w:pPr>
        <w:spacing w:line="0" w:lineRule="atLeast"/>
        <w:jc w:val="center"/>
        <w:rPr>
          <w:b/>
          <w:color w:val="000000" w:themeColor="text1"/>
          <w:sz w:val="24"/>
          <w:szCs w:val="24"/>
          <w:lang w:eastAsia="x-none"/>
        </w:rPr>
      </w:pPr>
      <w:r w:rsidRPr="00C83B54">
        <w:rPr>
          <w:b/>
          <w:color w:val="000000" w:themeColor="text1"/>
          <w:sz w:val="24"/>
          <w:szCs w:val="24"/>
          <w:lang w:eastAsia="x-none"/>
        </w:rPr>
        <w:t>1</w:t>
      </w:r>
      <w:r w:rsidR="00090136" w:rsidRPr="00C83B54">
        <w:rPr>
          <w:b/>
          <w:color w:val="000000" w:themeColor="text1"/>
          <w:sz w:val="24"/>
          <w:szCs w:val="24"/>
          <w:lang w:eastAsia="x-none"/>
        </w:rPr>
        <w:t>.3.1. Характеристика развития объектов жилого назначения.</w:t>
      </w:r>
    </w:p>
    <w:p w14:paraId="66AE4E77" w14:textId="77777777" w:rsidR="00090136" w:rsidRPr="00C83B54" w:rsidRDefault="00D00B4D" w:rsidP="00D00B4D">
      <w:pPr>
        <w:spacing w:line="0" w:lineRule="atLeast"/>
        <w:ind w:left="-426" w:firstLine="710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  <w:shd w:val="clear" w:color="auto" w:fill="FFFFFF"/>
        </w:rPr>
        <w:t>Расчётная</w:t>
      </w:r>
      <w:r w:rsidR="00090136" w:rsidRPr="00C83B54">
        <w:rPr>
          <w:color w:val="000000" w:themeColor="text1"/>
          <w:sz w:val="24"/>
          <w:szCs w:val="24"/>
          <w:shd w:val="clear" w:color="auto" w:fill="FFFFFF"/>
        </w:rPr>
        <w:t xml:space="preserve"> минимальная обеспеченность общей площадью </w:t>
      </w:r>
      <w:r w:rsidR="00D83014" w:rsidRPr="00C83B54">
        <w:rPr>
          <w:color w:val="000000" w:themeColor="text1"/>
          <w:sz w:val="24"/>
          <w:szCs w:val="24"/>
          <w:shd w:val="clear" w:color="auto" w:fill="FFFFFF"/>
        </w:rPr>
        <w:t xml:space="preserve">жилых </w:t>
      </w:r>
      <w:r w:rsidR="00090136" w:rsidRPr="00C83B54">
        <w:rPr>
          <w:color w:val="000000" w:themeColor="text1"/>
          <w:sz w:val="24"/>
          <w:szCs w:val="24"/>
          <w:shd w:val="clear" w:color="auto" w:fill="FFFFFF"/>
        </w:rPr>
        <w:t xml:space="preserve">помещений </w:t>
      </w:r>
      <w:r w:rsidR="00302D87" w:rsidRPr="00C83B54">
        <w:rPr>
          <w:color w:val="000000" w:themeColor="text1"/>
          <w:sz w:val="24"/>
          <w:szCs w:val="24"/>
          <w:shd w:val="clear" w:color="auto" w:fill="FFFFFF"/>
        </w:rPr>
        <w:t>принята согласно СП 42. 13330-2016 таб 5.1, для стандартного типа жилья.</w:t>
      </w:r>
      <w:r w:rsidR="00090136" w:rsidRPr="00C83B54">
        <w:rPr>
          <w:color w:val="000000" w:themeColor="text1"/>
          <w:sz w:val="24"/>
          <w:szCs w:val="24"/>
        </w:rPr>
        <w:t>)</w:t>
      </w:r>
      <w:r w:rsidR="00302D87" w:rsidRPr="00C83B54">
        <w:rPr>
          <w:color w:val="000000" w:themeColor="text1"/>
          <w:sz w:val="24"/>
          <w:szCs w:val="24"/>
        </w:rPr>
        <w:t>-30кв.м.</w:t>
      </w:r>
    </w:p>
    <w:p w14:paraId="480516D4" w14:textId="77777777" w:rsidR="00090136" w:rsidRPr="00C83B54" w:rsidRDefault="00090136" w:rsidP="00D00B4D">
      <w:pPr>
        <w:spacing w:line="0" w:lineRule="atLeast"/>
        <w:ind w:left="-426" w:firstLine="710"/>
        <w:jc w:val="both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Данные проектируемой застройки</w:t>
      </w:r>
    </w:p>
    <w:p w14:paraId="06499691" w14:textId="27A4ED91" w:rsidR="00090136" w:rsidRPr="00C83B54" w:rsidRDefault="00090136" w:rsidP="00C83B54">
      <w:pPr>
        <w:spacing w:line="360" w:lineRule="auto"/>
        <w:ind w:left="-142" w:firstLine="709"/>
        <w:jc w:val="right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Таблица 5</w:t>
      </w:r>
    </w:p>
    <w:tbl>
      <w:tblPr>
        <w:tblW w:w="995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64"/>
        <w:gridCol w:w="3118"/>
        <w:gridCol w:w="1560"/>
        <w:gridCol w:w="1418"/>
        <w:gridCol w:w="1417"/>
        <w:gridCol w:w="1275"/>
      </w:tblGrid>
      <w:tr w:rsidR="00B447F7" w:rsidRPr="00C83B54" w14:paraId="6B4D900D" w14:textId="77777777" w:rsidTr="00697F9D">
        <w:tc>
          <w:tcPr>
            <w:tcW w:w="1164" w:type="dxa"/>
          </w:tcPr>
          <w:p w14:paraId="5021DA18" w14:textId="77777777" w:rsidR="009070D3" w:rsidRPr="00C83B54" w:rsidRDefault="009070D3" w:rsidP="00090136">
            <w:pPr>
              <w:spacing w:line="276" w:lineRule="auto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№</w:t>
            </w:r>
          </w:p>
          <w:p w14:paraId="3DB8A502" w14:textId="77777777" w:rsidR="009070D3" w:rsidRPr="00C83B54" w:rsidRDefault="009070D3" w:rsidP="00090136">
            <w:pPr>
              <w:spacing w:line="276" w:lineRule="auto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п/п</w:t>
            </w:r>
          </w:p>
        </w:tc>
        <w:tc>
          <w:tcPr>
            <w:tcW w:w="3118" w:type="dxa"/>
          </w:tcPr>
          <w:p w14:paraId="6F9F12D8" w14:textId="77777777" w:rsidR="009070D3" w:rsidRPr="00C83B54" w:rsidRDefault="009070D3" w:rsidP="00090136">
            <w:pPr>
              <w:spacing w:line="276" w:lineRule="auto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Наименование объекта капитального строительства</w:t>
            </w:r>
          </w:p>
        </w:tc>
        <w:tc>
          <w:tcPr>
            <w:tcW w:w="1560" w:type="dxa"/>
          </w:tcPr>
          <w:p w14:paraId="44A2CF7F" w14:textId="77777777" w:rsidR="009070D3" w:rsidRPr="00C83B54" w:rsidRDefault="009070D3" w:rsidP="00090136">
            <w:pPr>
              <w:spacing w:line="276" w:lineRule="auto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Кол-во квартир</w:t>
            </w:r>
          </w:p>
        </w:tc>
        <w:tc>
          <w:tcPr>
            <w:tcW w:w="1418" w:type="dxa"/>
          </w:tcPr>
          <w:p w14:paraId="34FF0BB0" w14:textId="77777777" w:rsidR="009070D3" w:rsidRPr="00C83B54" w:rsidRDefault="009070D3" w:rsidP="009070D3">
            <w:pPr>
              <w:spacing w:line="276" w:lineRule="auto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Кол-во жителей</w:t>
            </w:r>
          </w:p>
          <w:p w14:paraId="37701C88" w14:textId="77777777" w:rsidR="009070D3" w:rsidRPr="00C83B54" w:rsidRDefault="009070D3" w:rsidP="009070D3">
            <w:pPr>
              <w:spacing w:line="360" w:lineRule="auto"/>
              <w:ind w:left="-111" w:right="-108"/>
              <w:jc w:val="center"/>
              <w:rPr>
                <w:color w:val="000000" w:themeColor="text1"/>
              </w:rPr>
            </w:pPr>
          </w:p>
        </w:tc>
        <w:tc>
          <w:tcPr>
            <w:tcW w:w="1417" w:type="dxa"/>
          </w:tcPr>
          <w:p w14:paraId="63034CB8" w14:textId="77777777" w:rsidR="009070D3" w:rsidRPr="00C83B54" w:rsidRDefault="009070D3" w:rsidP="004D4E2D">
            <w:pPr>
              <w:spacing w:line="360" w:lineRule="auto"/>
              <w:ind w:left="-111" w:right="-108"/>
              <w:jc w:val="center"/>
              <w:rPr>
                <w:color w:val="000000" w:themeColor="text1"/>
                <w:vertAlign w:val="superscript"/>
              </w:rPr>
            </w:pPr>
            <w:r w:rsidRPr="00C83B54">
              <w:rPr>
                <w:color w:val="000000" w:themeColor="text1"/>
              </w:rPr>
              <w:t>Общая площадь квартир м</w:t>
            </w:r>
            <w:r w:rsidRPr="00C83B54">
              <w:rPr>
                <w:color w:val="000000" w:themeColor="text1"/>
                <w:vertAlign w:val="superscript"/>
              </w:rPr>
              <w:t>2</w:t>
            </w:r>
          </w:p>
          <w:p w14:paraId="10A31B58" w14:textId="77777777" w:rsidR="009070D3" w:rsidRPr="00C83B54" w:rsidRDefault="009070D3" w:rsidP="004D4E2D">
            <w:pPr>
              <w:spacing w:line="360" w:lineRule="auto"/>
              <w:ind w:left="-111" w:right="-108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ориентировочная</w:t>
            </w:r>
          </w:p>
        </w:tc>
        <w:tc>
          <w:tcPr>
            <w:tcW w:w="1275" w:type="dxa"/>
          </w:tcPr>
          <w:p w14:paraId="5C5CB30B" w14:textId="77777777" w:rsidR="009070D3" w:rsidRPr="00C83B54" w:rsidRDefault="009070D3" w:rsidP="004D4E2D">
            <w:pPr>
              <w:spacing w:line="360" w:lineRule="auto"/>
              <w:ind w:left="-104" w:right="-109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Общая площадь нежилых помещений м</w:t>
            </w:r>
            <w:r w:rsidRPr="00C83B54">
              <w:rPr>
                <w:color w:val="000000" w:themeColor="text1"/>
                <w:vertAlign w:val="superscript"/>
              </w:rPr>
              <w:t>2</w:t>
            </w:r>
          </w:p>
        </w:tc>
      </w:tr>
      <w:tr w:rsidR="00B447F7" w:rsidRPr="00C83B54" w14:paraId="640587CF" w14:textId="77777777" w:rsidTr="00697F9D">
        <w:tc>
          <w:tcPr>
            <w:tcW w:w="1164" w:type="dxa"/>
            <w:vAlign w:val="center"/>
          </w:tcPr>
          <w:p w14:paraId="199C2182" w14:textId="77777777" w:rsidR="00447122" w:rsidRPr="00C83B54" w:rsidRDefault="00447122" w:rsidP="002731F0">
            <w:pPr>
              <w:spacing w:line="360" w:lineRule="auto"/>
              <w:ind w:right="-104"/>
              <w:jc w:val="center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 xml:space="preserve">Литер 1 </w:t>
            </w:r>
          </w:p>
          <w:p w14:paraId="15BE4987" w14:textId="77777777" w:rsidR="00447122" w:rsidRPr="00C83B54" w:rsidRDefault="00447122" w:rsidP="002731F0">
            <w:pPr>
              <w:spacing w:line="360" w:lineRule="auto"/>
              <w:ind w:right="-108"/>
              <w:jc w:val="center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3118" w:type="dxa"/>
          </w:tcPr>
          <w:p w14:paraId="40177697" w14:textId="77777777" w:rsidR="00447122" w:rsidRPr="00C83B54" w:rsidRDefault="00447122" w:rsidP="00090136">
            <w:pPr>
              <w:rPr>
                <w:color w:val="000000" w:themeColor="text1"/>
                <w:sz w:val="24"/>
                <w:szCs w:val="24"/>
              </w:rPr>
            </w:pPr>
          </w:p>
          <w:p w14:paraId="5F2D61AF" w14:textId="77777777" w:rsidR="00447122" w:rsidRPr="00C83B54" w:rsidRDefault="00447122" w:rsidP="00090136">
            <w:pPr>
              <w:rPr>
                <w:color w:val="000000" w:themeColor="text1"/>
                <w:sz w:val="24"/>
                <w:szCs w:val="24"/>
              </w:rPr>
            </w:pPr>
          </w:p>
          <w:p w14:paraId="6B0966D1" w14:textId="77777777" w:rsidR="00447122" w:rsidRPr="00C83B54" w:rsidRDefault="003E5F06" w:rsidP="00090136">
            <w:pPr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Жилой комплекс с подземной стоянкой закрытого типа (119 м/м)</w:t>
            </w:r>
          </w:p>
          <w:p w14:paraId="62BA3D82" w14:textId="77777777" w:rsidR="00447122" w:rsidRPr="00C83B54" w:rsidRDefault="00447122" w:rsidP="00090136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  <w:vAlign w:val="center"/>
          </w:tcPr>
          <w:p w14:paraId="1DD69F7C" w14:textId="77777777" w:rsidR="00447122" w:rsidRPr="00C83B54" w:rsidRDefault="005661DB" w:rsidP="009070D3">
            <w:pPr>
              <w:ind w:right="-11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345</w:t>
            </w:r>
          </w:p>
          <w:p w14:paraId="4DB12A2B" w14:textId="77777777" w:rsidR="00447122" w:rsidRPr="00C83B54" w:rsidRDefault="00447122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в том числе:</w:t>
            </w:r>
          </w:p>
          <w:p w14:paraId="20AB9076" w14:textId="77777777" w:rsidR="005661DB" w:rsidRPr="00C83B54" w:rsidRDefault="005661DB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85-студия</w:t>
            </w:r>
          </w:p>
          <w:p w14:paraId="70D1B45D" w14:textId="77777777" w:rsidR="00447122" w:rsidRPr="00C83B54" w:rsidRDefault="005661DB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100</w:t>
            </w:r>
            <w:r w:rsidR="00447122" w:rsidRPr="00C83B54">
              <w:rPr>
                <w:color w:val="000000" w:themeColor="text1"/>
                <w:sz w:val="24"/>
                <w:szCs w:val="24"/>
              </w:rPr>
              <w:t>-1ком.кв;</w:t>
            </w:r>
          </w:p>
          <w:p w14:paraId="38014826" w14:textId="77777777" w:rsidR="00447122" w:rsidRPr="00C83B54" w:rsidRDefault="005661DB" w:rsidP="005661DB">
            <w:pPr>
              <w:ind w:left="-104"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 xml:space="preserve">115-2х </w:t>
            </w:r>
            <w:r w:rsidR="00447122" w:rsidRPr="00C83B54">
              <w:rPr>
                <w:color w:val="000000" w:themeColor="text1"/>
                <w:sz w:val="24"/>
                <w:szCs w:val="24"/>
              </w:rPr>
              <w:t>ком.кв.;</w:t>
            </w:r>
          </w:p>
          <w:p w14:paraId="2439B718" w14:textId="77777777" w:rsidR="00447122" w:rsidRPr="00C83B54" w:rsidRDefault="005661DB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43-3х ком.кв;</w:t>
            </w:r>
          </w:p>
          <w:p w14:paraId="5531CCAA" w14:textId="77777777" w:rsidR="005661DB" w:rsidRPr="00C83B54" w:rsidRDefault="005661DB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2-4х ко.кв.</w:t>
            </w:r>
          </w:p>
          <w:p w14:paraId="72857164" w14:textId="77777777" w:rsidR="00447122" w:rsidRPr="00C83B54" w:rsidRDefault="00447122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</w:tcPr>
          <w:p w14:paraId="045C0F27" w14:textId="77777777" w:rsidR="00447122" w:rsidRPr="00C83B54" w:rsidRDefault="00447122" w:rsidP="009070D3">
            <w:pPr>
              <w:ind w:left="-111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5ABE0E87" w14:textId="77777777" w:rsidR="00447122" w:rsidRPr="00C83B54" w:rsidRDefault="003E5F06" w:rsidP="009070D3">
            <w:pPr>
              <w:ind w:left="-111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557</w:t>
            </w:r>
          </w:p>
        </w:tc>
        <w:tc>
          <w:tcPr>
            <w:tcW w:w="1417" w:type="dxa"/>
            <w:vAlign w:val="center"/>
          </w:tcPr>
          <w:p w14:paraId="48403632" w14:textId="77777777" w:rsidR="00447122" w:rsidRPr="00C83B54" w:rsidRDefault="003E5F06" w:rsidP="00090136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16691,4</w:t>
            </w:r>
            <w:r w:rsidR="00794F5B" w:rsidRPr="00C83B54">
              <w:rPr>
                <w:color w:val="000000" w:themeColor="text1"/>
                <w:sz w:val="24"/>
                <w:szCs w:val="24"/>
              </w:rPr>
              <w:t>*</w:t>
            </w:r>
          </w:p>
        </w:tc>
        <w:tc>
          <w:tcPr>
            <w:tcW w:w="1275" w:type="dxa"/>
          </w:tcPr>
          <w:p w14:paraId="626BFE3E" w14:textId="77777777" w:rsidR="00447122" w:rsidRPr="00C83B54" w:rsidRDefault="00077F27" w:rsidP="00794F5B">
            <w:pPr>
              <w:ind w:left="-112" w:right="-105"/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1229,3</w:t>
            </w:r>
            <w:r w:rsidR="00794F5B" w:rsidRPr="00C83B54">
              <w:rPr>
                <w:color w:val="000000" w:themeColor="text1"/>
              </w:rPr>
              <w:t>+717,9</w:t>
            </w:r>
          </w:p>
        </w:tc>
      </w:tr>
      <w:tr w:rsidR="00B447F7" w:rsidRPr="00C83B54" w14:paraId="04D7C06E" w14:textId="77777777" w:rsidTr="00697F9D">
        <w:tc>
          <w:tcPr>
            <w:tcW w:w="1164" w:type="dxa"/>
            <w:vAlign w:val="center"/>
          </w:tcPr>
          <w:p w14:paraId="4337F0A2" w14:textId="77777777" w:rsidR="00BA6B4D" w:rsidRPr="00C83B54" w:rsidRDefault="00BA6B4D" w:rsidP="002731F0">
            <w:pPr>
              <w:spacing w:line="360" w:lineRule="auto"/>
              <w:ind w:right="-108"/>
              <w:jc w:val="center"/>
              <w:rPr>
                <w:color w:val="000000" w:themeColor="text1"/>
                <w:sz w:val="28"/>
                <w:szCs w:val="28"/>
              </w:rPr>
            </w:pPr>
            <w:r w:rsidRPr="00C83B54">
              <w:rPr>
                <w:color w:val="000000" w:themeColor="text1"/>
                <w:sz w:val="28"/>
                <w:szCs w:val="28"/>
              </w:rPr>
              <w:t xml:space="preserve">Литер </w:t>
            </w:r>
            <w:r w:rsidR="00DD2B9F" w:rsidRPr="00C83B54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118" w:type="dxa"/>
          </w:tcPr>
          <w:p w14:paraId="541747EC" w14:textId="77777777" w:rsidR="00BA6B4D" w:rsidRPr="00C83B54" w:rsidRDefault="00BA6B4D" w:rsidP="00090136">
            <w:pPr>
              <w:rPr>
                <w:color w:val="000000" w:themeColor="text1"/>
                <w:sz w:val="24"/>
                <w:szCs w:val="24"/>
              </w:rPr>
            </w:pPr>
          </w:p>
          <w:p w14:paraId="1C2F171B" w14:textId="77777777" w:rsidR="00BA6B4D" w:rsidRPr="00C83B54" w:rsidRDefault="00BA6B4D" w:rsidP="00090136">
            <w:pPr>
              <w:rPr>
                <w:color w:val="000000" w:themeColor="text1"/>
                <w:sz w:val="24"/>
                <w:szCs w:val="24"/>
              </w:rPr>
            </w:pPr>
          </w:p>
          <w:p w14:paraId="55962FA3" w14:textId="77777777" w:rsidR="00BA6B4D" w:rsidRPr="00C83B54" w:rsidRDefault="00BA6B4D" w:rsidP="00090136">
            <w:pPr>
              <w:rPr>
                <w:color w:val="000000" w:themeColor="text1"/>
                <w:sz w:val="24"/>
                <w:szCs w:val="24"/>
              </w:rPr>
            </w:pPr>
          </w:p>
          <w:p w14:paraId="7DAE6F54" w14:textId="77777777" w:rsidR="00EA2CD0" w:rsidRPr="00C83B54" w:rsidRDefault="00BA6B4D" w:rsidP="00090136">
            <w:pPr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Многоквартирный жилой дом со встроенными нежилыми помещениями</w:t>
            </w:r>
            <w:r w:rsidR="00E332F8" w:rsidRPr="00C83B54">
              <w:rPr>
                <w:color w:val="000000" w:themeColor="text1"/>
                <w:sz w:val="24"/>
                <w:szCs w:val="24"/>
              </w:rPr>
              <w:t xml:space="preserve"> и подземной автостоянкой (178 м/м)</w:t>
            </w:r>
          </w:p>
        </w:tc>
        <w:tc>
          <w:tcPr>
            <w:tcW w:w="1560" w:type="dxa"/>
            <w:vAlign w:val="center"/>
          </w:tcPr>
          <w:p w14:paraId="27F1F808" w14:textId="77777777" w:rsidR="00BA6B4D" w:rsidRPr="00C83B54" w:rsidRDefault="00DD2B9F" w:rsidP="00090136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385</w:t>
            </w:r>
          </w:p>
          <w:p w14:paraId="08C510F8" w14:textId="77777777" w:rsidR="00DD2B9F" w:rsidRPr="00C83B54" w:rsidRDefault="00DD2B9F" w:rsidP="00DD2B9F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в том числе:</w:t>
            </w:r>
          </w:p>
          <w:p w14:paraId="0B28A734" w14:textId="77777777" w:rsidR="00DD2B9F" w:rsidRPr="00C83B54" w:rsidRDefault="00DD2B9F" w:rsidP="00DD2B9F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66-студия</w:t>
            </w:r>
          </w:p>
          <w:p w14:paraId="31A336B4" w14:textId="77777777" w:rsidR="00DD2B9F" w:rsidRPr="00C83B54" w:rsidRDefault="00DD2B9F" w:rsidP="00DD2B9F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44-1ком.кв;</w:t>
            </w:r>
          </w:p>
          <w:p w14:paraId="5D7675CC" w14:textId="77777777" w:rsidR="00DD2B9F" w:rsidRPr="00C83B54" w:rsidRDefault="00DD2B9F" w:rsidP="00DD2B9F">
            <w:pPr>
              <w:ind w:left="-104"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242-2х ком.кв.;</w:t>
            </w:r>
          </w:p>
          <w:p w14:paraId="24920E38" w14:textId="77777777" w:rsidR="00DD2B9F" w:rsidRPr="00C83B54" w:rsidRDefault="00DD2B9F" w:rsidP="00DD2B9F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22-3х ком.кв;</w:t>
            </w:r>
          </w:p>
          <w:p w14:paraId="12383E88" w14:textId="77777777" w:rsidR="00BA6B4D" w:rsidRPr="00C83B54" w:rsidRDefault="00DD2B9F" w:rsidP="009070D3">
            <w:pPr>
              <w:ind w:right="-11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11-4х ко.кв.</w:t>
            </w:r>
          </w:p>
        </w:tc>
        <w:tc>
          <w:tcPr>
            <w:tcW w:w="1418" w:type="dxa"/>
          </w:tcPr>
          <w:p w14:paraId="12C3A620" w14:textId="77777777" w:rsidR="00BA6B4D" w:rsidRPr="00C83B54" w:rsidRDefault="00BA6B4D" w:rsidP="009070D3">
            <w:pPr>
              <w:ind w:left="-111"/>
              <w:jc w:val="center"/>
              <w:rPr>
                <w:color w:val="000000" w:themeColor="text1"/>
                <w:sz w:val="24"/>
                <w:szCs w:val="24"/>
              </w:rPr>
            </w:pPr>
          </w:p>
          <w:p w14:paraId="76C8CE5F" w14:textId="77777777" w:rsidR="00BA6B4D" w:rsidRPr="00C83B54" w:rsidRDefault="00CF0174" w:rsidP="009070D3">
            <w:pPr>
              <w:ind w:left="-111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559</w:t>
            </w:r>
          </w:p>
        </w:tc>
        <w:tc>
          <w:tcPr>
            <w:tcW w:w="1417" w:type="dxa"/>
            <w:vAlign w:val="center"/>
          </w:tcPr>
          <w:p w14:paraId="10A20DEC" w14:textId="77777777" w:rsidR="00BA6B4D" w:rsidRPr="00C83B54" w:rsidRDefault="00DD2B9F" w:rsidP="00090136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16770,71</w:t>
            </w:r>
          </w:p>
        </w:tc>
        <w:tc>
          <w:tcPr>
            <w:tcW w:w="1275" w:type="dxa"/>
          </w:tcPr>
          <w:p w14:paraId="33FCD081" w14:textId="77777777" w:rsidR="00BA6B4D" w:rsidRPr="00C83B54" w:rsidRDefault="00CF0174" w:rsidP="004D4E2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1459,82</w:t>
            </w:r>
          </w:p>
        </w:tc>
      </w:tr>
    </w:tbl>
    <w:p w14:paraId="63FDEE16" w14:textId="77777777" w:rsidR="00090136" w:rsidRPr="00C83B54" w:rsidRDefault="00794F5B" w:rsidP="00090136">
      <w:pPr>
        <w:overflowPunct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*-общая площадь квартир (с учетом теплых лоджий) на основании ранее разработанного проекта шифр 23-2023-ПЗУ.ГЧ л.2.</w:t>
      </w:r>
    </w:p>
    <w:p w14:paraId="1FA3AFB1" w14:textId="77777777" w:rsidR="00090136" w:rsidRPr="00C83B54" w:rsidRDefault="00D00B4D" w:rsidP="00CF0174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8"/>
          <w:szCs w:val="28"/>
        </w:rPr>
        <w:t xml:space="preserve"> </w:t>
      </w:r>
      <w:r w:rsidR="00090136" w:rsidRPr="00C83B54">
        <w:rPr>
          <w:color w:val="000000" w:themeColor="text1"/>
          <w:sz w:val="24"/>
          <w:szCs w:val="24"/>
        </w:rPr>
        <w:t>Проекти</w:t>
      </w:r>
      <w:r w:rsidR="00CF0174" w:rsidRPr="00C83B54">
        <w:rPr>
          <w:color w:val="000000" w:themeColor="text1"/>
          <w:sz w:val="24"/>
          <w:szCs w:val="24"/>
        </w:rPr>
        <w:t>руемая застройка составляет 730</w:t>
      </w:r>
      <w:r w:rsidR="008A53BC" w:rsidRPr="00C83B54">
        <w:rPr>
          <w:color w:val="000000" w:themeColor="text1"/>
          <w:sz w:val="24"/>
          <w:szCs w:val="24"/>
        </w:rPr>
        <w:t xml:space="preserve"> квартир и</w:t>
      </w:r>
      <w:r w:rsidR="00CF0174" w:rsidRPr="00C83B54">
        <w:rPr>
          <w:color w:val="000000" w:themeColor="text1"/>
          <w:sz w:val="24"/>
          <w:szCs w:val="24"/>
        </w:rPr>
        <w:t xml:space="preserve"> 1116 жителей.</w:t>
      </w:r>
    </w:p>
    <w:p w14:paraId="6597C9C7" w14:textId="2BB2A089" w:rsidR="00090136" w:rsidRPr="00C83B54" w:rsidRDefault="00C83B54" w:rsidP="007F30C5">
      <w:pPr>
        <w:overflowPunct/>
        <w:autoSpaceDE/>
        <w:autoSpaceDN/>
        <w:adjustRightInd/>
        <w:spacing w:line="0" w:lineRule="atLeast"/>
        <w:ind w:left="-284" w:firstLine="568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1</w:t>
      </w:r>
      <w:r w:rsidR="00090136" w:rsidRPr="00C83B54">
        <w:rPr>
          <w:b/>
          <w:color w:val="000000" w:themeColor="text1"/>
          <w:sz w:val="24"/>
          <w:szCs w:val="24"/>
        </w:rPr>
        <w:t>.3.2. Обеспечение площадками благоустройства общего пользования.</w:t>
      </w:r>
    </w:p>
    <w:p w14:paraId="0B24C524" w14:textId="77777777" w:rsidR="00090136" w:rsidRPr="00C83B54" w:rsidRDefault="00D00B4D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</w:t>
      </w:r>
      <w:r w:rsidR="00090136" w:rsidRPr="00C83B54">
        <w:rPr>
          <w:color w:val="000000" w:themeColor="text1"/>
          <w:sz w:val="24"/>
          <w:szCs w:val="24"/>
        </w:rPr>
        <w:t>В целях создания комфортной среды, для жителей, проектируемых много квартирных жилых домов проектом предусматривается создание комплекса площадок общего пользования: для отдыха взрослого населения, игр детей дошкольного и младшего школьного возраста, занятий физкультурой, хозяйственных площадок.</w:t>
      </w:r>
    </w:p>
    <w:p w14:paraId="1CABB47F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Площадки размещаются согласно нормам </w:t>
      </w:r>
      <w:r w:rsidR="00D00B4D" w:rsidRPr="00C83B54">
        <w:rPr>
          <w:color w:val="000000" w:themeColor="text1"/>
          <w:sz w:val="24"/>
          <w:szCs w:val="24"/>
        </w:rPr>
        <w:t>удалённости</w:t>
      </w:r>
      <w:r w:rsidRPr="00C83B54">
        <w:rPr>
          <w:color w:val="000000" w:themeColor="text1"/>
          <w:sz w:val="24"/>
          <w:szCs w:val="24"/>
        </w:rPr>
        <w:t xml:space="preserve"> (по шуму) от окон</w:t>
      </w:r>
    </w:p>
    <w:p w14:paraId="02382B61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жилых домов в соответствии с нормативами:</w:t>
      </w:r>
    </w:p>
    <w:p w14:paraId="3FE4E767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для игр детей дошкольного и младшего школьного возраста - 12 м;</w:t>
      </w:r>
    </w:p>
    <w:p w14:paraId="4B8E38FB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для отдыха взрослого населения - 10 м;</w:t>
      </w:r>
    </w:p>
    <w:p w14:paraId="2A2CC881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для занятий физкультурой в зависимости от шумовых характеристик -10-20</w:t>
      </w:r>
    </w:p>
    <w:p w14:paraId="1314D61B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для хозяйственных целей –8 м </w:t>
      </w:r>
    </w:p>
    <w:p w14:paraId="21668A19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lastRenderedPageBreak/>
        <w:t>Общая площадь территории, занимаемая площадками для игр детей дошкольного и младшего школьного возраста, отдыха взрослого населения и занятий физкультурой, должна быть не менее 10 % общей площади жилой зоны проектируемой застройки.</w:t>
      </w:r>
    </w:p>
    <w:p w14:paraId="75CCB513" w14:textId="77777777" w:rsidR="00090136" w:rsidRPr="00C83B54" w:rsidRDefault="00090136" w:rsidP="00AA43F1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Расстояния от площадок для мусоросборников до физкультурных площа</w:t>
      </w:r>
      <w:r w:rsidR="00AA43F1" w:rsidRPr="00C83B54">
        <w:rPr>
          <w:color w:val="000000" w:themeColor="text1"/>
          <w:sz w:val="24"/>
          <w:szCs w:val="24"/>
        </w:rPr>
        <w:t xml:space="preserve">док, </w:t>
      </w:r>
      <w:r w:rsidRPr="00C83B54">
        <w:rPr>
          <w:color w:val="000000" w:themeColor="text1"/>
          <w:sz w:val="24"/>
          <w:szCs w:val="24"/>
        </w:rPr>
        <w:t>площадок для игр детей и отдыха взрослых приняты 8 м. (</w:t>
      </w:r>
      <w:r w:rsidR="00AA43F1" w:rsidRPr="00C83B54">
        <w:rPr>
          <w:color w:val="000000" w:themeColor="text1"/>
          <w:sz w:val="24"/>
          <w:szCs w:val="24"/>
        </w:rPr>
        <w:t>с учётом</w:t>
      </w:r>
      <w:r w:rsidR="007F30C5" w:rsidRPr="00C83B54">
        <w:rPr>
          <w:color w:val="000000" w:themeColor="text1"/>
          <w:sz w:val="24"/>
          <w:szCs w:val="24"/>
        </w:rPr>
        <w:t xml:space="preserve"> раздельного сбора мусора и </w:t>
      </w:r>
      <w:r w:rsidR="00EA2CD0" w:rsidRPr="00C83B54">
        <w:rPr>
          <w:color w:val="000000" w:themeColor="text1"/>
          <w:sz w:val="24"/>
          <w:szCs w:val="24"/>
        </w:rPr>
        <w:t xml:space="preserve">на основании </w:t>
      </w:r>
      <w:r w:rsidR="00302D87" w:rsidRPr="00C83B54">
        <w:rPr>
          <w:color w:val="000000" w:themeColor="text1"/>
          <w:sz w:val="24"/>
          <w:szCs w:val="24"/>
        </w:rPr>
        <w:t>СанПиН 2.1.3684-21 п.4</w:t>
      </w:r>
      <w:r w:rsidRPr="00C83B54">
        <w:rPr>
          <w:color w:val="000000" w:themeColor="text1"/>
          <w:sz w:val="24"/>
          <w:szCs w:val="24"/>
        </w:rPr>
        <w:t>)</w:t>
      </w:r>
    </w:p>
    <w:p w14:paraId="494B8B7E" w14:textId="77777777" w:rsidR="00090136" w:rsidRPr="00C83B54" w:rsidRDefault="00090136" w:rsidP="00090136">
      <w:pPr>
        <w:spacing w:line="240" w:lineRule="atLeast"/>
        <w:ind w:right="-141" w:firstLine="710"/>
        <w:jc w:val="center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Расчёт площадок придомового благоустройства для проектируемых многоквартирных жилых домов</w:t>
      </w:r>
    </w:p>
    <w:p w14:paraId="723348B2" w14:textId="77777777" w:rsidR="00090136" w:rsidRPr="00C83B54" w:rsidRDefault="00090136" w:rsidP="00090136">
      <w:pPr>
        <w:spacing w:line="240" w:lineRule="atLeast"/>
        <w:ind w:right="-141" w:firstLine="710"/>
        <w:jc w:val="center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                                                                            Таблица 6</w:t>
      </w:r>
    </w:p>
    <w:tbl>
      <w:tblPr>
        <w:tblW w:w="9792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70"/>
        <w:gridCol w:w="1301"/>
        <w:gridCol w:w="2242"/>
        <w:gridCol w:w="2268"/>
        <w:gridCol w:w="11"/>
      </w:tblGrid>
      <w:tr w:rsidR="00B447F7" w:rsidRPr="00C83B54" w14:paraId="1B3C472C" w14:textId="77777777" w:rsidTr="00B625F8">
        <w:trPr>
          <w:trHeight w:val="562"/>
        </w:trPr>
        <w:tc>
          <w:tcPr>
            <w:tcW w:w="3970" w:type="dxa"/>
            <w:vMerge w:val="restart"/>
          </w:tcPr>
          <w:p w14:paraId="3478D265" w14:textId="77777777" w:rsidR="006D6483" w:rsidRPr="00C83B54" w:rsidRDefault="006D6483" w:rsidP="00090136">
            <w:pPr>
              <w:spacing w:line="240" w:lineRule="atLeast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Назначение площадки</w:t>
            </w:r>
          </w:p>
        </w:tc>
        <w:tc>
          <w:tcPr>
            <w:tcW w:w="1301" w:type="dxa"/>
            <w:vMerge w:val="restart"/>
          </w:tcPr>
          <w:p w14:paraId="1A2C3EBE" w14:textId="77777777" w:rsidR="006D6483" w:rsidRPr="00C83B54" w:rsidRDefault="006D6483" w:rsidP="00090136">
            <w:pPr>
              <w:spacing w:line="240" w:lineRule="atLeast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Удельный размер площадки  м</w:t>
            </w:r>
            <w:r w:rsidRPr="00C83B54">
              <w:rPr>
                <w:color w:val="000000" w:themeColor="text1"/>
                <w:vertAlign w:val="superscript"/>
              </w:rPr>
              <w:t>2</w:t>
            </w:r>
            <w:r w:rsidRPr="00C83B54">
              <w:rPr>
                <w:color w:val="000000" w:themeColor="text1"/>
              </w:rPr>
              <w:t xml:space="preserve"> на 1 человека</w:t>
            </w:r>
          </w:p>
        </w:tc>
        <w:tc>
          <w:tcPr>
            <w:tcW w:w="4521" w:type="dxa"/>
            <w:gridSpan w:val="3"/>
          </w:tcPr>
          <w:p w14:paraId="2E6FAE88" w14:textId="77777777" w:rsidR="006D6483" w:rsidRPr="00C83B54" w:rsidRDefault="006D6483" w:rsidP="00090136">
            <w:pPr>
              <w:spacing w:line="240" w:lineRule="atLeast"/>
              <w:jc w:val="center"/>
              <w:rPr>
                <w:color w:val="000000" w:themeColor="text1"/>
                <w:sz w:val="24"/>
                <w:szCs w:val="24"/>
                <w:vertAlign w:val="superscript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Расчётный размер</w:t>
            </w:r>
            <w:r w:rsidR="00002CF8" w:rsidRPr="00C83B54">
              <w:rPr>
                <w:color w:val="000000" w:themeColor="text1"/>
                <w:sz w:val="24"/>
                <w:szCs w:val="24"/>
              </w:rPr>
              <w:t>, м</w:t>
            </w:r>
            <w:r w:rsidR="00002CF8" w:rsidRPr="00C83B54">
              <w:rPr>
                <w:color w:val="000000" w:themeColor="text1"/>
                <w:sz w:val="24"/>
                <w:szCs w:val="24"/>
                <w:vertAlign w:val="superscript"/>
              </w:rPr>
              <w:t>2</w:t>
            </w:r>
          </w:p>
          <w:p w14:paraId="0D875108" w14:textId="77777777" w:rsidR="001F646D" w:rsidRPr="00C83B54" w:rsidRDefault="001F646D" w:rsidP="001F646D">
            <w:pPr>
              <w:spacing w:line="240" w:lineRule="atLeast"/>
              <w:rPr>
                <w:color w:val="000000" w:themeColor="text1"/>
                <w:sz w:val="24"/>
                <w:szCs w:val="24"/>
              </w:rPr>
            </w:pPr>
          </w:p>
        </w:tc>
      </w:tr>
      <w:tr w:rsidR="00B447F7" w:rsidRPr="00C83B54" w14:paraId="337D58C4" w14:textId="77777777" w:rsidTr="00B625F8">
        <w:trPr>
          <w:gridAfter w:val="1"/>
          <w:wAfter w:w="11" w:type="dxa"/>
          <w:trHeight w:val="439"/>
        </w:trPr>
        <w:tc>
          <w:tcPr>
            <w:tcW w:w="3970" w:type="dxa"/>
            <w:vMerge/>
            <w:vAlign w:val="center"/>
          </w:tcPr>
          <w:p w14:paraId="72831D5A" w14:textId="77777777" w:rsidR="006D6483" w:rsidRPr="00C83B54" w:rsidRDefault="006D6483" w:rsidP="00090136">
            <w:pPr>
              <w:spacing w:line="240" w:lineRule="atLeast"/>
              <w:ind w:firstLine="71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301" w:type="dxa"/>
            <w:vMerge/>
            <w:vAlign w:val="center"/>
          </w:tcPr>
          <w:p w14:paraId="2B09F2A5" w14:textId="77777777" w:rsidR="006D6483" w:rsidRPr="00C83B54" w:rsidRDefault="006D6483" w:rsidP="00090136">
            <w:pPr>
              <w:spacing w:line="240" w:lineRule="atLeast"/>
              <w:ind w:hanging="113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2242" w:type="dxa"/>
            <w:vAlign w:val="center"/>
          </w:tcPr>
          <w:p w14:paraId="37AE5B9D" w14:textId="77777777" w:rsidR="006D6483" w:rsidRPr="00C83B54" w:rsidRDefault="006D6483" w:rsidP="00BA6B4D">
            <w:pPr>
              <w:spacing w:line="240" w:lineRule="atLeast"/>
              <w:ind w:left="-102" w:right="-113" w:hanging="1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Литер 1</w:t>
            </w:r>
          </w:p>
        </w:tc>
        <w:tc>
          <w:tcPr>
            <w:tcW w:w="2268" w:type="dxa"/>
            <w:vAlign w:val="center"/>
          </w:tcPr>
          <w:p w14:paraId="36FD6E4D" w14:textId="77777777" w:rsidR="006D6483" w:rsidRPr="00C83B54" w:rsidRDefault="00002CF8" w:rsidP="00BA6B4D">
            <w:pPr>
              <w:spacing w:line="240" w:lineRule="atLeast"/>
              <w:ind w:left="-102" w:right="-113" w:hanging="11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Литер 4</w:t>
            </w:r>
          </w:p>
        </w:tc>
      </w:tr>
      <w:tr w:rsidR="00B447F7" w:rsidRPr="00C83B54" w14:paraId="5F14469E" w14:textId="77777777" w:rsidTr="00B625F8">
        <w:tc>
          <w:tcPr>
            <w:tcW w:w="3970" w:type="dxa"/>
            <w:vAlign w:val="center"/>
          </w:tcPr>
          <w:p w14:paraId="6AC3140B" w14:textId="77777777" w:rsidR="00794F5B" w:rsidRPr="00C83B54" w:rsidRDefault="00794F5B" w:rsidP="00794F5B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Для игр детей дошкольного и младшего школьного возраста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4D6B7" w14:textId="77777777" w:rsidR="00794F5B" w:rsidRPr="00C83B54" w:rsidRDefault="00794F5B" w:rsidP="00794F5B">
            <w:pPr>
              <w:spacing w:line="240" w:lineRule="atLeast"/>
              <w:ind w:left="-426" w:right="157" w:firstLine="710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0.7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E19D3" w14:textId="77777777" w:rsidR="00794F5B" w:rsidRPr="00C83B54" w:rsidRDefault="007A42E4" w:rsidP="00794F5B">
            <w:pPr>
              <w:spacing w:line="240" w:lineRule="atLeast"/>
              <w:ind w:left="-50" w:right="-13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  <w:lang w:val="en-US"/>
              </w:rPr>
              <w:t>557х0,7</w:t>
            </w:r>
            <w:r w:rsidR="00B625F8" w:rsidRPr="00C83B54">
              <w:rPr>
                <w:color w:val="000000" w:themeColor="text1"/>
                <w:sz w:val="22"/>
                <w:szCs w:val="22"/>
                <w:lang w:val="en-US"/>
              </w:rPr>
              <w:t>=389,9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/2=</w:t>
            </w:r>
          </w:p>
          <w:p w14:paraId="5E018A58" w14:textId="77777777" w:rsidR="00794F5B" w:rsidRPr="00C83B54" w:rsidRDefault="00B625F8" w:rsidP="00794F5B">
            <w:pPr>
              <w:spacing w:line="240" w:lineRule="atLeast"/>
              <w:ind w:left="-50" w:right="-13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  <w:lang w:val="en-US"/>
              </w:rPr>
              <w:t>194,95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*</w:t>
            </w:r>
          </w:p>
        </w:tc>
        <w:tc>
          <w:tcPr>
            <w:tcW w:w="22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531E0" w14:textId="77777777" w:rsidR="00794F5B" w:rsidRPr="00C83B54" w:rsidRDefault="007A42E4" w:rsidP="00794F5B">
            <w:pPr>
              <w:spacing w:line="240" w:lineRule="atLeast"/>
              <w:ind w:left="-17" w:right="-10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559х0,7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=</w:t>
            </w:r>
            <w:r w:rsidR="00B625F8" w:rsidRPr="00C83B54">
              <w:rPr>
                <w:color w:val="000000" w:themeColor="text1"/>
                <w:sz w:val="22"/>
                <w:szCs w:val="22"/>
              </w:rPr>
              <w:t>391,3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/2=</w:t>
            </w:r>
          </w:p>
          <w:p w14:paraId="39F74B65" w14:textId="77777777" w:rsidR="00794F5B" w:rsidRPr="00C83B54" w:rsidRDefault="00B625F8" w:rsidP="00794F5B">
            <w:pPr>
              <w:spacing w:line="240" w:lineRule="atLeast"/>
              <w:ind w:left="-17" w:right="-10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195,65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*</w:t>
            </w:r>
          </w:p>
        </w:tc>
      </w:tr>
      <w:tr w:rsidR="00B447F7" w:rsidRPr="00C83B54" w14:paraId="5AD26F63" w14:textId="77777777" w:rsidTr="00B625F8">
        <w:tc>
          <w:tcPr>
            <w:tcW w:w="3970" w:type="dxa"/>
            <w:vAlign w:val="center"/>
          </w:tcPr>
          <w:p w14:paraId="27E60EF1" w14:textId="77777777" w:rsidR="00794F5B" w:rsidRPr="00C83B54" w:rsidRDefault="00794F5B" w:rsidP="00794F5B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Для отдыха взрослого населения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7EA79" w14:textId="77777777" w:rsidR="00794F5B" w:rsidRPr="00C83B54" w:rsidRDefault="00794F5B" w:rsidP="00794F5B">
            <w:pPr>
              <w:spacing w:line="240" w:lineRule="atLeast"/>
              <w:ind w:left="-426" w:right="157" w:firstLine="710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0.2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B0344" w14:textId="77777777" w:rsidR="00B625F8" w:rsidRPr="00C83B54" w:rsidRDefault="007A42E4" w:rsidP="00B625F8">
            <w:pPr>
              <w:spacing w:line="240" w:lineRule="atLeast"/>
              <w:ind w:left="-50" w:right="-155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  <w:lang w:val="en-US"/>
              </w:rPr>
              <w:t>557х0,2</w:t>
            </w:r>
            <w:r w:rsidR="00B625F8" w:rsidRPr="00C83B54">
              <w:rPr>
                <w:color w:val="000000" w:themeColor="text1"/>
                <w:sz w:val="22"/>
                <w:szCs w:val="22"/>
                <w:lang w:val="en-US"/>
              </w:rPr>
              <w:t>=111,4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/2=</w:t>
            </w:r>
          </w:p>
          <w:p w14:paraId="2DC92358" w14:textId="77777777" w:rsidR="00794F5B" w:rsidRPr="00C83B54" w:rsidRDefault="00B625F8" w:rsidP="00B625F8">
            <w:pPr>
              <w:spacing w:line="240" w:lineRule="atLeast"/>
              <w:ind w:left="-50" w:right="-155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55,7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*</w:t>
            </w:r>
          </w:p>
        </w:tc>
        <w:tc>
          <w:tcPr>
            <w:tcW w:w="22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DA011" w14:textId="77777777" w:rsidR="00794F5B" w:rsidRPr="00C83B54" w:rsidRDefault="007A42E4" w:rsidP="00B625F8">
            <w:pPr>
              <w:spacing w:line="240" w:lineRule="atLeast"/>
              <w:ind w:left="46" w:right="-105" w:hanging="63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559х0,2</w:t>
            </w:r>
            <w:r w:rsidR="00B625F8" w:rsidRPr="00C83B54">
              <w:rPr>
                <w:color w:val="000000" w:themeColor="text1"/>
                <w:sz w:val="22"/>
                <w:szCs w:val="22"/>
              </w:rPr>
              <w:t>=111,8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/2=</w:t>
            </w:r>
            <w:r w:rsidR="00B625F8" w:rsidRPr="00C83B54">
              <w:rPr>
                <w:color w:val="000000" w:themeColor="text1"/>
                <w:sz w:val="22"/>
                <w:szCs w:val="22"/>
              </w:rPr>
              <w:t>55,9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*</w:t>
            </w:r>
          </w:p>
        </w:tc>
      </w:tr>
      <w:tr w:rsidR="00B447F7" w:rsidRPr="00C83B54" w14:paraId="5E1268F5" w14:textId="77777777" w:rsidTr="00B625F8">
        <w:tc>
          <w:tcPr>
            <w:tcW w:w="3970" w:type="dxa"/>
            <w:vAlign w:val="center"/>
          </w:tcPr>
          <w:p w14:paraId="5608002E" w14:textId="77777777" w:rsidR="00794F5B" w:rsidRPr="00C83B54" w:rsidRDefault="00794F5B" w:rsidP="00794F5B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Для занятий физкультурой</w:t>
            </w:r>
          </w:p>
        </w:tc>
        <w:tc>
          <w:tcPr>
            <w:tcW w:w="13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BCF0A" w14:textId="77777777" w:rsidR="00794F5B" w:rsidRPr="00C83B54" w:rsidRDefault="00794F5B" w:rsidP="00794F5B">
            <w:pPr>
              <w:spacing w:line="240" w:lineRule="atLeast"/>
              <w:ind w:left="-426" w:right="157" w:firstLine="710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0.7</w:t>
            </w:r>
          </w:p>
        </w:tc>
        <w:tc>
          <w:tcPr>
            <w:tcW w:w="2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6425C71" w14:textId="77777777" w:rsidR="00794F5B" w:rsidRPr="00C83B54" w:rsidRDefault="007A42E4" w:rsidP="00794F5B">
            <w:pPr>
              <w:spacing w:line="240" w:lineRule="atLeast"/>
              <w:ind w:left="-50" w:right="-13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  <w:lang w:val="en-US"/>
              </w:rPr>
              <w:t>557х0,7</w:t>
            </w:r>
            <w:r w:rsidR="00B625F8" w:rsidRPr="00C83B54">
              <w:rPr>
                <w:color w:val="000000" w:themeColor="text1"/>
                <w:sz w:val="22"/>
                <w:szCs w:val="22"/>
                <w:lang w:val="en-US"/>
              </w:rPr>
              <w:t>=</w:t>
            </w:r>
            <w:r w:rsidR="00B625F8" w:rsidRPr="00C83B54">
              <w:rPr>
                <w:color w:val="000000" w:themeColor="text1"/>
                <w:sz w:val="22"/>
                <w:szCs w:val="22"/>
              </w:rPr>
              <w:t>3</w:t>
            </w:r>
            <w:r w:rsidR="00B625F8" w:rsidRPr="00C83B54">
              <w:rPr>
                <w:color w:val="000000" w:themeColor="text1"/>
                <w:sz w:val="22"/>
                <w:szCs w:val="22"/>
                <w:lang w:val="en-US"/>
              </w:rPr>
              <w:t>89,9/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2=</w:t>
            </w:r>
          </w:p>
          <w:p w14:paraId="4AE14287" w14:textId="77777777" w:rsidR="00794F5B" w:rsidRPr="00C83B54" w:rsidRDefault="00B625F8" w:rsidP="00794F5B">
            <w:pPr>
              <w:spacing w:line="240" w:lineRule="atLeast"/>
              <w:ind w:left="-426" w:right="157" w:firstLine="710"/>
              <w:jc w:val="center"/>
              <w:rPr>
                <w:color w:val="000000" w:themeColor="text1"/>
                <w:sz w:val="22"/>
                <w:szCs w:val="22"/>
                <w:lang w:val="en-US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194,95</w:t>
            </w:r>
            <w:r w:rsidR="00794F5B" w:rsidRPr="00C83B54">
              <w:rPr>
                <w:color w:val="000000" w:themeColor="text1"/>
                <w:sz w:val="22"/>
                <w:szCs w:val="22"/>
                <w:lang w:val="en-US"/>
              </w:rPr>
              <w:t>*</w:t>
            </w:r>
          </w:p>
        </w:tc>
        <w:tc>
          <w:tcPr>
            <w:tcW w:w="22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208F7" w14:textId="77777777" w:rsidR="00794F5B" w:rsidRPr="00C83B54" w:rsidRDefault="007A42E4" w:rsidP="00794F5B">
            <w:pPr>
              <w:spacing w:line="240" w:lineRule="atLeast"/>
              <w:ind w:left="-17" w:right="-10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559х0,7</w:t>
            </w:r>
            <w:r w:rsidR="00B625F8" w:rsidRPr="00C83B54">
              <w:rPr>
                <w:color w:val="000000" w:themeColor="text1"/>
                <w:sz w:val="22"/>
                <w:szCs w:val="22"/>
              </w:rPr>
              <w:t>=391,3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/2=</w:t>
            </w:r>
          </w:p>
          <w:p w14:paraId="34DEAFFE" w14:textId="77777777" w:rsidR="00794F5B" w:rsidRPr="00C83B54" w:rsidRDefault="00B625F8" w:rsidP="00794F5B">
            <w:pPr>
              <w:spacing w:line="240" w:lineRule="atLeast"/>
              <w:ind w:left="-17" w:right="-105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195,65</w:t>
            </w:r>
            <w:r w:rsidR="00794F5B" w:rsidRPr="00C83B54">
              <w:rPr>
                <w:color w:val="000000" w:themeColor="text1"/>
                <w:sz w:val="22"/>
                <w:szCs w:val="22"/>
              </w:rPr>
              <w:t>*</w:t>
            </w:r>
          </w:p>
        </w:tc>
      </w:tr>
      <w:tr w:rsidR="00B447F7" w:rsidRPr="00C83B54" w14:paraId="5F0F3F51" w14:textId="77777777" w:rsidTr="00B625F8">
        <w:tc>
          <w:tcPr>
            <w:tcW w:w="3970" w:type="dxa"/>
            <w:vAlign w:val="center"/>
          </w:tcPr>
          <w:p w14:paraId="03515600" w14:textId="77777777" w:rsidR="006D6483" w:rsidRPr="00C83B54" w:rsidRDefault="006D6483" w:rsidP="00090136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Для хозяйственных целей и выгула собак</w:t>
            </w:r>
          </w:p>
        </w:tc>
        <w:tc>
          <w:tcPr>
            <w:tcW w:w="1301" w:type="dxa"/>
            <w:vAlign w:val="center"/>
          </w:tcPr>
          <w:p w14:paraId="625CED0E" w14:textId="77777777" w:rsidR="006D6483" w:rsidRPr="00C83B54" w:rsidRDefault="006D6483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2242" w:type="dxa"/>
            <w:tcBorders>
              <w:right w:val="single" w:sz="4" w:space="0" w:color="auto"/>
            </w:tcBorders>
            <w:vAlign w:val="center"/>
          </w:tcPr>
          <w:p w14:paraId="21FF0EA0" w14:textId="77777777" w:rsidR="006D6483" w:rsidRPr="00C83B54" w:rsidRDefault="006D6483" w:rsidP="00B908E1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2278" w:type="dxa"/>
            <w:gridSpan w:val="2"/>
            <w:tcBorders>
              <w:left w:val="single" w:sz="4" w:space="0" w:color="auto"/>
            </w:tcBorders>
            <w:vAlign w:val="center"/>
          </w:tcPr>
          <w:p w14:paraId="50E0E71E" w14:textId="77777777" w:rsidR="006D6483" w:rsidRPr="00C83B54" w:rsidRDefault="006D6483" w:rsidP="00B908E1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11</w:t>
            </w:r>
          </w:p>
        </w:tc>
      </w:tr>
      <w:tr w:rsidR="001B737A" w:rsidRPr="00C83B54" w14:paraId="6C210B7F" w14:textId="77777777" w:rsidTr="00B625F8">
        <w:tc>
          <w:tcPr>
            <w:tcW w:w="3970" w:type="dxa"/>
            <w:vAlign w:val="center"/>
          </w:tcPr>
          <w:p w14:paraId="66FCE2F6" w14:textId="77777777" w:rsidR="001B737A" w:rsidRPr="00C83B54" w:rsidRDefault="001B737A" w:rsidP="00090136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Площадка для выгула собак</w:t>
            </w:r>
          </w:p>
        </w:tc>
        <w:tc>
          <w:tcPr>
            <w:tcW w:w="1301" w:type="dxa"/>
            <w:vAlign w:val="center"/>
          </w:tcPr>
          <w:p w14:paraId="0E9BDDB9" w14:textId="77777777" w:rsidR="001B737A" w:rsidRPr="00C83B54" w:rsidRDefault="001B737A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400-600</w:t>
            </w:r>
          </w:p>
        </w:tc>
        <w:tc>
          <w:tcPr>
            <w:tcW w:w="2242" w:type="dxa"/>
            <w:tcBorders>
              <w:right w:val="single" w:sz="4" w:space="0" w:color="auto"/>
            </w:tcBorders>
            <w:vAlign w:val="center"/>
          </w:tcPr>
          <w:p w14:paraId="0C95BA55" w14:textId="77777777" w:rsidR="001B737A" w:rsidRPr="00C83B54" w:rsidRDefault="001B737A" w:rsidP="00B908E1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400х0,5=200**</w:t>
            </w:r>
          </w:p>
        </w:tc>
        <w:tc>
          <w:tcPr>
            <w:tcW w:w="2278" w:type="dxa"/>
            <w:gridSpan w:val="2"/>
            <w:tcBorders>
              <w:left w:val="single" w:sz="4" w:space="0" w:color="auto"/>
            </w:tcBorders>
            <w:vAlign w:val="center"/>
          </w:tcPr>
          <w:p w14:paraId="671A043A" w14:textId="77777777" w:rsidR="001B737A" w:rsidRPr="00C83B54" w:rsidRDefault="001B737A" w:rsidP="00B908E1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400х0,5=200**</w:t>
            </w:r>
          </w:p>
        </w:tc>
      </w:tr>
      <w:tr w:rsidR="00B447F7" w:rsidRPr="00C83B54" w14:paraId="282D9767" w14:textId="77777777" w:rsidTr="00B625F8">
        <w:tc>
          <w:tcPr>
            <w:tcW w:w="3970" w:type="dxa"/>
            <w:vAlign w:val="center"/>
          </w:tcPr>
          <w:p w14:paraId="4AC2EC97" w14:textId="77777777" w:rsidR="006D6483" w:rsidRPr="00C83B54" w:rsidRDefault="006D6483" w:rsidP="00090136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Озеленение</w:t>
            </w:r>
          </w:p>
        </w:tc>
        <w:tc>
          <w:tcPr>
            <w:tcW w:w="1301" w:type="dxa"/>
            <w:vAlign w:val="center"/>
          </w:tcPr>
          <w:p w14:paraId="32FB3499" w14:textId="77777777" w:rsidR="006D6483" w:rsidRPr="00C83B54" w:rsidRDefault="00077F27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25%</w:t>
            </w:r>
          </w:p>
        </w:tc>
        <w:tc>
          <w:tcPr>
            <w:tcW w:w="2242" w:type="dxa"/>
            <w:tcBorders>
              <w:right w:val="single" w:sz="4" w:space="0" w:color="auto"/>
            </w:tcBorders>
            <w:vAlign w:val="center"/>
          </w:tcPr>
          <w:p w14:paraId="6A1D9FF4" w14:textId="77777777" w:rsidR="006D6483" w:rsidRPr="00C83B54" w:rsidRDefault="00794F5B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2470.75</w:t>
            </w:r>
          </w:p>
        </w:tc>
        <w:tc>
          <w:tcPr>
            <w:tcW w:w="2278" w:type="dxa"/>
            <w:gridSpan w:val="2"/>
            <w:tcBorders>
              <w:left w:val="single" w:sz="4" w:space="0" w:color="auto"/>
            </w:tcBorders>
            <w:vAlign w:val="center"/>
          </w:tcPr>
          <w:p w14:paraId="0D8E53B2" w14:textId="77777777" w:rsidR="006D6483" w:rsidRPr="00C83B54" w:rsidRDefault="00794F5B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2484</w:t>
            </w:r>
          </w:p>
        </w:tc>
      </w:tr>
      <w:tr w:rsidR="00B447F7" w:rsidRPr="00C83B54" w14:paraId="3876EBAF" w14:textId="77777777" w:rsidTr="00B625F8">
        <w:trPr>
          <w:trHeight w:val="707"/>
        </w:trPr>
        <w:tc>
          <w:tcPr>
            <w:tcW w:w="3970" w:type="dxa"/>
            <w:vAlign w:val="center"/>
          </w:tcPr>
          <w:p w14:paraId="781605AF" w14:textId="77777777" w:rsidR="006D6483" w:rsidRPr="00C83B54" w:rsidRDefault="006D6483" w:rsidP="00090136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Автостоянка для МЖД м/м</w:t>
            </w:r>
          </w:p>
        </w:tc>
        <w:tc>
          <w:tcPr>
            <w:tcW w:w="1301" w:type="dxa"/>
            <w:vAlign w:val="center"/>
          </w:tcPr>
          <w:p w14:paraId="7FE4FE69" w14:textId="77777777" w:rsidR="006D6483" w:rsidRPr="00C83B54" w:rsidRDefault="006D6483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кол.кв х 0.7х0.8</w:t>
            </w:r>
          </w:p>
        </w:tc>
        <w:tc>
          <w:tcPr>
            <w:tcW w:w="2242" w:type="dxa"/>
            <w:tcBorders>
              <w:right w:val="single" w:sz="4" w:space="0" w:color="auto"/>
            </w:tcBorders>
            <w:vAlign w:val="center"/>
          </w:tcPr>
          <w:p w14:paraId="0F00FB75" w14:textId="77777777" w:rsidR="006D6483" w:rsidRPr="00C83B54" w:rsidRDefault="006D6483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194 м/м</w:t>
            </w:r>
          </w:p>
        </w:tc>
        <w:tc>
          <w:tcPr>
            <w:tcW w:w="2278" w:type="dxa"/>
            <w:gridSpan w:val="2"/>
            <w:tcBorders>
              <w:left w:val="single" w:sz="4" w:space="0" w:color="auto"/>
            </w:tcBorders>
            <w:vAlign w:val="center"/>
          </w:tcPr>
          <w:p w14:paraId="33BB6DFA" w14:textId="77777777" w:rsidR="006D6483" w:rsidRPr="00C83B54" w:rsidRDefault="006D6483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216 м/м</w:t>
            </w:r>
          </w:p>
        </w:tc>
      </w:tr>
      <w:tr w:rsidR="00DB2CA0" w:rsidRPr="00C83B54" w14:paraId="53B170EF" w14:textId="77777777" w:rsidTr="00B625F8">
        <w:trPr>
          <w:gridAfter w:val="1"/>
          <w:wAfter w:w="11" w:type="dxa"/>
        </w:trPr>
        <w:tc>
          <w:tcPr>
            <w:tcW w:w="3970" w:type="dxa"/>
            <w:vAlign w:val="center"/>
          </w:tcPr>
          <w:p w14:paraId="453C6693" w14:textId="77777777" w:rsidR="006D6483" w:rsidRPr="00C83B54" w:rsidRDefault="006D6483" w:rsidP="00090136">
            <w:pPr>
              <w:spacing w:line="240" w:lineRule="atLeast"/>
              <w:ind w:right="-84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Автостоянки для встроенных нежилых помещений м/м</w:t>
            </w:r>
          </w:p>
        </w:tc>
        <w:tc>
          <w:tcPr>
            <w:tcW w:w="1301" w:type="dxa"/>
            <w:vAlign w:val="center"/>
          </w:tcPr>
          <w:p w14:paraId="3937F29D" w14:textId="77777777" w:rsidR="006D6483" w:rsidRPr="00C83B54" w:rsidRDefault="00794F5B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2м/м на 10</w:t>
            </w:r>
            <w:r w:rsidR="006D6483" w:rsidRPr="00C83B54">
              <w:rPr>
                <w:color w:val="000000" w:themeColor="text1"/>
                <w:sz w:val="24"/>
                <w:szCs w:val="24"/>
              </w:rPr>
              <w:t>0 кв.м.</w:t>
            </w:r>
          </w:p>
        </w:tc>
        <w:tc>
          <w:tcPr>
            <w:tcW w:w="2242" w:type="dxa"/>
            <w:vAlign w:val="center"/>
          </w:tcPr>
          <w:p w14:paraId="32634960" w14:textId="77777777" w:rsidR="006D6483" w:rsidRPr="00C83B54" w:rsidRDefault="00794F5B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  <w:lang w:val="en-US"/>
              </w:rPr>
              <w:t>39</w:t>
            </w:r>
            <w:r w:rsidR="006D6483" w:rsidRPr="00C83B54">
              <w:rPr>
                <w:color w:val="000000" w:themeColor="text1"/>
                <w:sz w:val="22"/>
                <w:szCs w:val="22"/>
              </w:rPr>
              <w:t xml:space="preserve"> м/м</w:t>
            </w:r>
          </w:p>
        </w:tc>
        <w:tc>
          <w:tcPr>
            <w:tcW w:w="2268" w:type="dxa"/>
            <w:vAlign w:val="center"/>
          </w:tcPr>
          <w:p w14:paraId="2602C7A3" w14:textId="77777777" w:rsidR="006D6483" w:rsidRPr="00C83B54" w:rsidRDefault="00614B99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</w:t>
            </w:r>
            <w:r w:rsidR="00092241" w:rsidRPr="00C83B54">
              <w:rPr>
                <w:color w:val="000000" w:themeColor="text1"/>
                <w:sz w:val="22"/>
                <w:szCs w:val="22"/>
                <w:lang w:val="en-US"/>
              </w:rPr>
              <w:t>9</w:t>
            </w:r>
            <w:r w:rsidR="006D6483" w:rsidRPr="00C83B54">
              <w:rPr>
                <w:color w:val="000000" w:themeColor="text1"/>
                <w:sz w:val="22"/>
                <w:szCs w:val="22"/>
              </w:rPr>
              <w:t xml:space="preserve"> м/м</w:t>
            </w:r>
          </w:p>
        </w:tc>
      </w:tr>
      <w:tr w:rsidR="00DB2CA0" w:rsidRPr="00C83B54" w14:paraId="12FCAF10" w14:textId="77777777" w:rsidTr="00B625F8">
        <w:trPr>
          <w:gridAfter w:val="1"/>
          <w:wAfter w:w="11" w:type="dxa"/>
        </w:trPr>
        <w:tc>
          <w:tcPr>
            <w:tcW w:w="3970" w:type="dxa"/>
            <w:vAlign w:val="center"/>
          </w:tcPr>
          <w:p w14:paraId="59466DEB" w14:textId="77777777" w:rsidR="003E1235" w:rsidRPr="00C83B54" w:rsidRDefault="003E1235" w:rsidP="003E1235">
            <w:pPr>
              <w:spacing w:line="240" w:lineRule="atLeast"/>
              <w:ind w:right="-84"/>
              <w:jc w:val="both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Парковочные места для электромобилей и гибридных автомобилей</w:t>
            </w:r>
          </w:p>
        </w:tc>
        <w:tc>
          <w:tcPr>
            <w:tcW w:w="1301" w:type="dxa"/>
            <w:vAlign w:val="center"/>
          </w:tcPr>
          <w:p w14:paraId="7DF3BC30" w14:textId="77777777" w:rsidR="003E1235" w:rsidRPr="00C83B54" w:rsidRDefault="003E1235" w:rsidP="00090136">
            <w:pPr>
              <w:spacing w:line="240" w:lineRule="atLeast"/>
              <w:ind w:firstLine="54"/>
              <w:jc w:val="center"/>
              <w:rPr>
                <w:color w:val="000000" w:themeColor="text1"/>
                <w:sz w:val="24"/>
                <w:szCs w:val="24"/>
              </w:rPr>
            </w:pPr>
            <w:r w:rsidRPr="00C83B54">
              <w:rPr>
                <w:color w:val="000000" w:themeColor="text1"/>
                <w:sz w:val="24"/>
                <w:szCs w:val="24"/>
              </w:rPr>
              <w:t>5% от общего кол-ва</w:t>
            </w:r>
          </w:p>
        </w:tc>
        <w:tc>
          <w:tcPr>
            <w:tcW w:w="2242" w:type="dxa"/>
            <w:vAlign w:val="center"/>
          </w:tcPr>
          <w:p w14:paraId="0A878C41" w14:textId="77777777" w:rsidR="003E1235" w:rsidRPr="00C83B54" w:rsidRDefault="003E1235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194+39х0,05=12м/м</w:t>
            </w:r>
          </w:p>
        </w:tc>
        <w:tc>
          <w:tcPr>
            <w:tcW w:w="2268" w:type="dxa"/>
            <w:vAlign w:val="center"/>
          </w:tcPr>
          <w:p w14:paraId="0D1C552F" w14:textId="77777777" w:rsidR="003E1235" w:rsidRPr="00C83B54" w:rsidRDefault="003E1235" w:rsidP="00090136">
            <w:pPr>
              <w:spacing w:line="240" w:lineRule="atLeast"/>
              <w:ind w:left="-102" w:firstLine="54"/>
              <w:jc w:val="center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216+29х0,05=12м/м</w:t>
            </w:r>
          </w:p>
        </w:tc>
      </w:tr>
    </w:tbl>
    <w:p w14:paraId="02D4BB21" w14:textId="77777777" w:rsidR="004D49D2" w:rsidRPr="00C83B54" w:rsidRDefault="00794F5B" w:rsidP="000E7DA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*-</w:t>
      </w:r>
      <w:r w:rsidR="000E7DAD" w:rsidRPr="00C83B54">
        <w:rPr>
          <w:color w:val="000000" w:themeColor="text1"/>
          <w:sz w:val="24"/>
          <w:szCs w:val="24"/>
        </w:rPr>
        <w:t>Допускается уменьшать, но не более чем на 50%, удельные размеры площадок: детских игровых, отдыха и занятий физкультурой взрослого населения в климатических подрайонах IA, IБ, IГ, IД, IIА,IVA и IVГ (</w:t>
      </w:r>
      <w:r w:rsidR="00CA1F1E" w:rsidRPr="00C83B54">
        <w:rPr>
          <w:color w:val="000000" w:themeColor="text1"/>
          <w:sz w:val="24"/>
          <w:szCs w:val="24"/>
        </w:rPr>
        <w:t>согласно СП 42.13330-2016 п. 7.5 примечание 2</w:t>
      </w:r>
      <w:r w:rsidR="000E7DAD" w:rsidRPr="00C83B54">
        <w:rPr>
          <w:color w:val="000000" w:themeColor="text1"/>
          <w:sz w:val="24"/>
          <w:szCs w:val="24"/>
        </w:rPr>
        <w:t>)</w:t>
      </w:r>
    </w:p>
    <w:p w14:paraId="361B8AF3" w14:textId="77777777" w:rsidR="00852383" w:rsidRPr="00C83B54" w:rsidRDefault="001B737A" w:rsidP="00D00B4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**- </w:t>
      </w:r>
      <w:r w:rsidR="00CA1F1E" w:rsidRPr="00C83B54">
        <w:rPr>
          <w:color w:val="000000" w:themeColor="text1"/>
          <w:sz w:val="24"/>
          <w:szCs w:val="24"/>
        </w:rPr>
        <w:t>Согласно НГП п. 3.6 таблица 16</w:t>
      </w:r>
      <w:r w:rsidRPr="00C83B54">
        <w:rPr>
          <w:color w:val="000000" w:themeColor="text1"/>
          <w:sz w:val="24"/>
          <w:szCs w:val="24"/>
        </w:rPr>
        <w:t xml:space="preserve"> примечание </w:t>
      </w:r>
      <w:r w:rsidR="00852383" w:rsidRPr="00C83B54">
        <w:rPr>
          <w:color w:val="000000" w:themeColor="text1"/>
          <w:sz w:val="24"/>
          <w:szCs w:val="24"/>
        </w:rPr>
        <w:t>7</w:t>
      </w:r>
      <w:r w:rsidRPr="00C83B54">
        <w:rPr>
          <w:color w:val="000000" w:themeColor="text1"/>
          <w:sz w:val="24"/>
          <w:szCs w:val="24"/>
        </w:rPr>
        <w:t xml:space="preserve"> </w:t>
      </w:r>
      <w:r w:rsidR="00852383" w:rsidRPr="00C83B54">
        <w:rPr>
          <w:color w:val="000000" w:themeColor="text1"/>
          <w:sz w:val="24"/>
          <w:szCs w:val="24"/>
        </w:rPr>
        <w:t>в центральных районах города, районах со сложившейся застройкой (где отсутствуют площадки для выгула собак и земельные участки, пригодные для их обустройства) допускается применять понижающий коэффициент 0,5 к величине минимально допустимого уровня обеспеченности площадок для выгула собак.</w:t>
      </w:r>
    </w:p>
    <w:p w14:paraId="59AE5B54" w14:textId="77777777" w:rsidR="003E1235" w:rsidRPr="00C83B54" w:rsidRDefault="003E1235" w:rsidP="00D00B4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Место размещение парковочных мест для электромобилей и гибридных автомобилей уточнить при рабочем проектировании.</w:t>
      </w:r>
    </w:p>
    <w:p w14:paraId="10F28833" w14:textId="77777777" w:rsidR="00697F9D" w:rsidRPr="00C83B54" w:rsidRDefault="00090136" w:rsidP="00D00B4D">
      <w:pPr>
        <w:spacing w:line="0" w:lineRule="atLeast"/>
        <w:ind w:left="-284" w:firstLine="568"/>
        <w:jc w:val="both"/>
        <w:rPr>
          <w:color w:val="000000" w:themeColor="text1"/>
        </w:rPr>
      </w:pPr>
      <w:r w:rsidRPr="00C83B54">
        <w:rPr>
          <w:color w:val="000000" w:themeColor="text1"/>
          <w:sz w:val="24"/>
          <w:szCs w:val="24"/>
        </w:rPr>
        <w:t>Расчёты площадок выполнены с учётом градостроительных норм и правил города Благовещенска.</w:t>
      </w:r>
      <w:r w:rsidR="00092241" w:rsidRPr="00C83B54">
        <w:rPr>
          <w:color w:val="000000" w:themeColor="text1"/>
        </w:rPr>
        <w:t xml:space="preserve"> </w:t>
      </w:r>
    </w:p>
    <w:p w14:paraId="435FC878" w14:textId="75BA4100" w:rsidR="00090136" w:rsidRPr="00C83B54" w:rsidRDefault="00C83B54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1</w:t>
      </w:r>
      <w:r w:rsidR="00090136" w:rsidRPr="00C83B54">
        <w:rPr>
          <w:b/>
          <w:color w:val="000000" w:themeColor="text1"/>
          <w:sz w:val="24"/>
          <w:szCs w:val="24"/>
        </w:rPr>
        <w:t>.3.3. Характеристика развития системы социального обслуживания населения.</w:t>
      </w:r>
    </w:p>
    <w:p w14:paraId="4C9A896C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Из учреждений обслуживания</w:t>
      </w:r>
      <w:r w:rsidR="00875170" w:rsidRPr="00C83B54">
        <w:rPr>
          <w:color w:val="000000" w:themeColor="text1"/>
          <w:sz w:val="24"/>
          <w:szCs w:val="24"/>
        </w:rPr>
        <w:t>, для комфортного проживания населени</w:t>
      </w:r>
      <w:r w:rsidR="007F30C5" w:rsidRPr="00C83B54">
        <w:rPr>
          <w:color w:val="000000" w:themeColor="text1"/>
          <w:sz w:val="24"/>
          <w:szCs w:val="24"/>
        </w:rPr>
        <w:t>я</w:t>
      </w:r>
      <w:r w:rsidR="00875170" w:rsidRPr="00C83B54">
        <w:rPr>
          <w:color w:val="000000" w:themeColor="text1"/>
          <w:sz w:val="24"/>
          <w:szCs w:val="24"/>
        </w:rPr>
        <w:t>,</w:t>
      </w:r>
      <w:r w:rsidRPr="00C83B54">
        <w:rPr>
          <w:color w:val="000000" w:themeColor="text1"/>
          <w:sz w:val="24"/>
          <w:szCs w:val="24"/>
        </w:rPr>
        <w:t xml:space="preserve"> на территории проектируемого квартала предусматривается: </w:t>
      </w:r>
    </w:p>
    <w:p w14:paraId="5F96C84D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магазин - общей площадью</w:t>
      </w:r>
      <w:r w:rsidR="00E23DAF" w:rsidRPr="00C83B54">
        <w:rPr>
          <w:color w:val="000000" w:themeColor="text1"/>
          <w:sz w:val="24"/>
          <w:szCs w:val="24"/>
        </w:rPr>
        <w:t xml:space="preserve"> 1289,2</w:t>
      </w:r>
      <w:r w:rsidRPr="00C83B54">
        <w:rPr>
          <w:color w:val="000000" w:themeColor="text1"/>
          <w:sz w:val="24"/>
          <w:szCs w:val="24"/>
        </w:rPr>
        <w:t xml:space="preserve"> кв. м. </w:t>
      </w:r>
    </w:p>
    <w:p w14:paraId="368F2A88" w14:textId="77777777" w:rsidR="00C65D54" w:rsidRPr="00C83B54" w:rsidRDefault="00C65D54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Все показатели по зданию магазина даны на основании ранее разработанного проекта (шифр 17-06-22 ИП Бельчиков А.Ф.).</w:t>
      </w:r>
    </w:p>
    <w:p w14:paraId="2D5F8736" w14:textId="77777777" w:rsidR="004618BA" w:rsidRPr="00C83B54" w:rsidRDefault="004618BA" w:rsidP="004618BA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Расчет размера озеленения для магазина.</w:t>
      </w:r>
    </w:p>
    <w:p w14:paraId="44D2FA5C" w14:textId="77777777" w:rsidR="004618BA" w:rsidRPr="00C83B54" w:rsidRDefault="004618BA" w:rsidP="004618BA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lastRenderedPageBreak/>
        <w:t>Расчет озеленения территории магазина выполнен на основании Правил землепользования и застройстки МО г. Благовещенска Амурской области (ст. 11.4 таблица  1 иные объекты):</w:t>
      </w:r>
    </w:p>
    <w:p w14:paraId="6CDB69CB" w14:textId="77777777" w:rsidR="004618BA" w:rsidRPr="00C83B54" w:rsidRDefault="000239D3" w:rsidP="004618BA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1314кв.м.- общая площадь участка                                                 </w:t>
      </w:r>
    </w:p>
    <w:p w14:paraId="387690CD" w14:textId="77777777" w:rsidR="004618BA" w:rsidRPr="00C83B54" w:rsidRDefault="000239D3" w:rsidP="004618BA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372,1кв.м -п</w:t>
      </w:r>
      <w:r w:rsidR="004618BA" w:rsidRPr="00C83B54">
        <w:rPr>
          <w:color w:val="000000" w:themeColor="text1"/>
          <w:sz w:val="24"/>
          <w:szCs w:val="24"/>
        </w:rPr>
        <w:t xml:space="preserve">лощадь застройки                                          </w:t>
      </w:r>
    </w:p>
    <w:p w14:paraId="379DCC49" w14:textId="77777777" w:rsidR="004618BA" w:rsidRPr="00C83B54" w:rsidRDefault="000239D3" w:rsidP="004618BA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765кв.м. -п</w:t>
      </w:r>
      <w:r w:rsidR="004618BA" w:rsidRPr="00C83B54">
        <w:rPr>
          <w:color w:val="000000" w:themeColor="text1"/>
          <w:sz w:val="24"/>
          <w:szCs w:val="24"/>
        </w:rPr>
        <w:t xml:space="preserve">лощадь покрытия                                           </w:t>
      </w:r>
      <w:r w:rsidRPr="00C83B54">
        <w:rPr>
          <w:color w:val="000000" w:themeColor="text1"/>
          <w:sz w:val="24"/>
          <w:szCs w:val="24"/>
        </w:rPr>
        <w:t xml:space="preserve">          </w:t>
      </w:r>
    </w:p>
    <w:p w14:paraId="3BB2CEC2" w14:textId="77777777" w:rsidR="000239D3" w:rsidRPr="00C83B54" w:rsidRDefault="000239D3" w:rsidP="000239D3">
      <w:pPr>
        <w:overflowPunct/>
        <w:autoSpaceDE/>
        <w:autoSpaceDN/>
        <w:adjustRightInd/>
        <w:spacing w:line="0" w:lineRule="atLeast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219,9  кв.м. - п</w:t>
      </w:r>
      <w:r w:rsidR="004618BA" w:rsidRPr="00C83B54">
        <w:rPr>
          <w:color w:val="000000" w:themeColor="text1"/>
          <w:sz w:val="24"/>
          <w:szCs w:val="24"/>
        </w:rPr>
        <w:t xml:space="preserve">лощадь озеленения  </w:t>
      </w:r>
    </w:p>
    <w:p w14:paraId="55B2B1D5" w14:textId="77777777" w:rsidR="000239D3" w:rsidRPr="00C83B54" w:rsidRDefault="000239D3" w:rsidP="000239D3">
      <w:pPr>
        <w:overflowPunct/>
        <w:autoSpaceDE/>
        <w:autoSpaceDN/>
        <w:adjustRightInd/>
        <w:spacing w:line="0" w:lineRule="atLeast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219,9х100/1314=16,7 %</w:t>
      </w:r>
    </w:p>
    <w:p w14:paraId="435D0B8D" w14:textId="77777777" w:rsidR="000239D3" w:rsidRPr="00C83B54" w:rsidRDefault="000239D3" w:rsidP="000239D3">
      <w:pPr>
        <w:overflowPunct/>
        <w:autoSpaceDE/>
        <w:autoSpaceDN/>
        <w:adjustRightInd/>
        <w:spacing w:line="0" w:lineRule="atLeast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16,7% - доля озеленения территории земельного участка магазина.</w:t>
      </w:r>
    </w:p>
    <w:p w14:paraId="6390EB86" w14:textId="77777777" w:rsidR="00C65D54" w:rsidRPr="00C83B54" w:rsidRDefault="000239D3" w:rsidP="000239D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Нормативное озеленение  для иных объектов составляет 15 % территории земельного участка.</w:t>
      </w:r>
      <w:r w:rsidR="004618BA" w:rsidRPr="00C83B54">
        <w:rPr>
          <w:color w:val="000000" w:themeColor="text1"/>
          <w:sz w:val="24"/>
          <w:szCs w:val="24"/>
        </w:rPr>
        <w:t xml:space="preserve">        </w:t>
      </w:r>
    </w:p>
    <w:p w14:paraId="49A86293" w14:textId="77777777" w:rsidR="00C65D54" w:rsidRPr="00C83B54" w:rsidRDefault="00C65D54" w:rsidP="00C65D54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Расчет размера погрузочно-разгрузочной площадки для магазина.</w:t>
      </w:r>
    </w:p>
    <w:p w14:paraId="5BDA74A5" w14:textId="77777777" w:rsidR="00C65D54" w:rsidRPr="00C83B54" w:rsidRDefault="00C65D54" w:rsidP="00C65D54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Расчет погрузочно-разгрузочной площадки для магазина выполнен на основании Правил землепользования и застройстки МО г. Благовещенска Амурской области (ст. 11 п.5</w:t>
      </w:r>
      <w:r w:rsidR="004D3DB1" w:rsidRPr="00C83B54">
        <w:rPr>
          <w:color w:val="000000" w:themeColor="text1"/>
          <w:sz w:val="24"/>
          <w:szCs w:val="24"/>
        </w:rPr>
        <w:t>).</w:t>
      </w:r>
    </w:p>
    <w:p w14:paraId="66B9D693" w14:textId="77777777" w:rsidR="004D3DB1" w:rsidRPr="00C83B54" w:rsidRDefault="004D3DB1" w:rsidP="004D3DB1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Площадь мест на погрузочно-разгрузочных площадках определяется из расчета               60 кв.м на одно место. Минимальное количество мест на погрузочно-разгрузочных площадках на территории земельных участков определяется из расчета: 2 места для объектов общей площадью от 500 кв.м до 2000 кв.м.</w:t>
      </w:r>
    </w:p>
    <w:p w14:paraId="0269B02E" w14:textId="77777777" w:rsidR="004D3DB1" w:rsidRPr="00C83B54" w:rsidRDefault="004D3DB1" w:rsidP="004D3DB1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Общая площадь магазина - 1289,2 кв. м. – 2х60=120 кв.м.</w:t>
      </w:r>
    </w:p>
    <w:p w14:paraId="2B9881F8" w14:textId="77777777" w:rsidR="004D3DB1" w:rsidRPr="00C83B54" w:rsidRDefault="004D3DB1" w:rsidP="004D3DB1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На территории магазина предусмотрена погрузочно-загрузочная площадка на 120 кв.м.</w:t>
      </w:r>
    </w:p>
    <w:p w14:paraId="14BED5D9" w14:textId="77777777" w:rsidR="004618BA" w:rsidRPr="00C83B54" w:rsidRDefault="004618BA" w:rsidP="000239D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</w:t>
      </w:r>
      <w:r w:rsidR="000239D3" w:rsidRPr="00C83B54">
        <w:rPr>
          <w:color w:val="000000" w:themeColor="text1"/>
          <w:sz w:val="24"/>
          <w:szCs w:val="24"/>
        </w:rPr>
        <w:t xml:space="preserve">      </w:t>
      </w:r>
    </w:p>
    <w:p w14:paraId="781EACA3" w14:textId="77777777" w:rsidR="00A97598" w:rsidRPr="00C83B54" w:rsidRDefault="00A97598" w:rsidP="00A97598">
      <w:pPr>
        <w:overflowPunct/>
        <w:autoSpaceDE/>
        <w:autoSpaceDN/>
        <w:adjustRightInd/>
        <w:spacing w:line="0" w:lineRule="atLeast"/>
        <w:ind w:left="-284" w:firstLine="568"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Обслуживание населения учреждениями, организациями и предприятиями (уровень территориальной доступности)</w:t>
      </w:r>
    </w:p>
    <w:p w14:paraId="66BA7F97" w14:textId="77777777" w:rsidR="00C83B54" w:rsidRPr="00C83B54" w:rsidRDefault="00A97598" w:rsidP="00A97598">
      <w:pPr>
        <w:overflowPunct/>
        <w:autoSpaceDE/>
        <w:autoSpaceDN/>
        <w:adjustRightInd/>
        <w:spacing w:line="0" w:lineRule="atLeast"/>
        <w:ind w:left="-284" w:firstLine="568"/>
        <w:jc w:val="right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 xml:space="preserve">                                                </w:t>
      </w:r>
    </w:p>
    <w:p w14:paraId="4BD1DC01" w14:textId="54D411C4" w:rsidR="00A97598" w:rsidRPr="00C83B54" w:rsidRDefault="00A97598" w:rsidP="00A97598">
      <w:pPr>
        <w:overflowPunct/>
        <w:autoSpaceDE/>
        <w:autoSpaceDN/>
        <w:adjustRightInd/>
        <w:spacing w:line="0" w:lineRule="atLeast"/>
        <w:ind w:left="-284" w:firstLine="568"/>
        <w:jc w:val="right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Таблица 7</w:t>
      </w:r>
    </w:p>
    <w:tbl>
      <w:tblPr>
        <w:tblW w:w="10173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42"/>
        <w:gridCol w:w="1564"/>
        <w:gridCol w:w="3032"/>
        <w:gridCol w:w="1835"/>
      </w:tblGrid>
      <w:tr w:rsidR="00B447F7" w:rsidRPr="00C83B54" w14:paraId="6857B8AE" w14:textId="77777777" w:rsidTr="00320269">
        <w:tc>
          <w:tcPr>
            <w:tcW w:w="3742" w:type="dxa"/>
          </w:tcPr>
          <w:p w14:paraId="4CF1F6B1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Учреждения, организации и предприятия</w:t>
            </w:r>
          </w:p>
        </w:tc>
        <w:tc>
          <w:tcPr>
            <w:tcW w:w="1564" w:type="dxa"/>
          </w:tcPr>
          <w:p w14:paraId="7991C674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Нормативный радиус обслуживания</w:t>
            </w:r>
          </w:p>
        </w:tc>
        <w:tc>
          <w:tcPr>
            <w:tcW w:w="3032" w:type="dxa"/>
          </w:tcPr>
          <w:p w14:paraId="68774E65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Наименование учреждений, организаций и предприятий</w:t>
            </w:r>
          </w:p>
        </w:tc>
        <w:tc>
          <w:tcPr>
            <w:tcW w:w="1835" w:type="dxa"/>
          </w:tcPr>
          <w:p w14:paraId="44075514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Уровень территориальной доступности</w:t>
            </w:r>
          </w:p>
        </w:tc>
      </w:tr>
      <w:tr w:rsidR="00B447F7" w:rsidRPr="00C83B54" w14:paraId="591F7D29" w14:textId="77777777" w:rsidTr="00320269">
        <w:tc>
          <w:tcPr>
            <w:tcW w:w="3742" w:type="dxa"/>
          </w:tcPr>
          <w:p w14:paraId="0854D1F1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Дошкольные образовательные организации</w:t>
            </w:r>
          </w:p>
        </w:tc>
        <w:tc>
          <w:tcPr>
            <w:tcW w:w="1564" w:type="dxa"/>
          </w:tcPr>
          <w:p w14:paraId="3906BF27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500-800м</w:t>
            </w:r>
          </w:p>
          <w:p w14:paraId="52E00246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СП 2.4.3648-20</w:t>
            </w:r>
          </w:p>
        </w:tc>
        <w:tc>
          <w:tcPr>
            <w:tcW w:w="3032" w:type="dxa"/>
          </w:tcPr>
          <w:p w14:paraId="76C41FBA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Существующий: детский сад №19(ул. Красноармейская, 196)</w:t>
            </w:r>
          </w:p>
          <w:p w14:paraId="5D021CC7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Частный детский сад(Горького,233/1)</w:t>
            </w:r>
          </w:p>
        </w:tc>
        <w:tc>
          <w:tcPr>
            <w:tcW w:w="1835" w:type="dxa"/>
          </w:tcPr>
          <w:p w14:paraId="3516E206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5</w:t>
            </w:r>
            <w:r w:rsidR="005D0302" w:rsidRPr="00C83B54">
              <w:rPr>
                <w:color w:val="000000" w:themeColor="text1"/>
                <w:sz w:val="22"/>
                <w:szCs w:val="22"/>
              </w:rPr>
              <w:t>00м</w:t>
            </w:r>
          </w:p>
          <w:p w14:paraId="49E9D0F4" w14:textId="77777777" w:rsidR="005D0302" w:rsidRPr="00C83B54" w:rsidRDefault="005D0302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</w:p>
          <w:p w14:paraId="2A01F323" w14:textId="77777777" w:rsidR="00024836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</w:p>
          <w:p w14:paraId="27D95F08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200</w:t>
            </w:r>
            <w:r w:rsidR="005D0302" w:rsidRPr="00C83B54">
              <w:rPr>
                <w:color w:val="000000" w:themeColor="text1"/>
                <w:sz w:val="22"/>
                <w:szCs w:val="22"/>
              </w:rPr>
              <w:t>м</w:t>
            </w:r>
          </w:p>
        </w:tc>
      </w:tr>
      <w:tr w:rsidR="00B447F7" w:rsidRPr="00C83B54" w14:paraId="1FE205E4" w14:textId="77777777" w:rsidTr="00320269">
        <w:tc>
          <w:tcPr>
            <w:tcW w:w="3742" w:type="dxa"/>
          </w:tcPr>
          <w:p w14:paraId="28118422" w14:textId="77777777" w:rsidR="005D0302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Общеобразовательные школы</w:t>
            </w:r>
          </w:p>
        </w:tc>
        <w:tc>
          <w:tcPr>
            <w:tcW w:w="1564" w:type="dxa"/>
          </w:tcPr>
          <w:p w14:paraId="4306D7F4" w14:textId="77777777" w:rsidR="002B2596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500-800м</w:t>
            </w:r>
          </w:p>
          <w:p w14:paraId="7897900B" w14:textId="77777777" w:rsidR="005D0302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СП 2.4.3648-20</w:t>
            </w:r>
          </w:p>
        </w:tc>
        <w:tc>
          <w:tcPr>
            <w:tcW w:w="3032" w:type="dxa"/>
          </w:tcPr>
          <w:p w14:paraId="697DDF1E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Существующая: Лицей №6</w:t>
            </w:r>
          </w:p>
          <w:p w14:paraId="1CE57C1C" w14:textId="77777777" w:rsidR="002B2596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Проектируемая: квартал 10 (750 мест)</w:t>
            </w:r>
          </w:p>
        </w:tc>
        <w:tc>
          <w:tcPr>
            <w:tcW w:w="1835" w:type="dxa"/>
          </w:tcPr>
          <w:p w14:paraId="2AD6FB77" w14:textId="77777777" w:rsidR="005D0302" w:rsidRPr="00C83B54" w:rsidRDefault="0002483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435</w:t>
            </w:r>
            <w:r w:rsidR="002B2596" w:rsidRPr="00C83B54">
              <w:rPr>
                <w:color w:val="000000" w:themeColor="text1"/>
                <w:sz w:val="22"/>
                <w:szCs w:val="22"/>
              </w:rPr>
              <w:t>м</w:t>
            </w:r>
          </w:p>
          <w:p w14:paraId="1479CE0A" w14:textId="77777777" w:rsidR="002B2596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</w:p>
        </w:tc>
      </w:tr>
      <w:tr w:rsidR="00B447F7" w:rsidRPr="00C83B54" w14:paraId="55FEA80E" w14:textId="77777777" w:rsidTr="00320269">
        <w:tc>
          <w:tcPr>
            <w:tcW w:w="3742" w:type="dxa"/>
          </w:tcPr>
          <w:p w14:paraId="3D08AE68" w14:textId="77777777" w:rsidR="005D0302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Учреждения здравоохранения</w:t>
            </w:r>
          </w:p>
        </w:tc>
        <w:tc>
          <w:tcPr>
            <w:tcW w:w="1564" w:type="dxa"/>
          </w:tcPr>
          <w:p w14:paraId="11179690" w14:textId="77777777" w:rsidR="005D0302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1000м</w:t>
            </w:r>
          </w:p>
          <w:p w14:paraId="50F7D06D" w14:textId="77777777" w:rsidR="002B2596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СП42.13330-2016</w:t>
            </w:r>
          </w:p>
        </w:tc>
        <w:tc>
          <w:tcPr>
            <w:tcW w:w="3032" w:type="dxa"/>
          </w:tcPr>
          <w:p w14:paraId="4E03D5B1" w14:textId="77777777" w:rsidR="005D0302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ind w:left="-55" w:right="-104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Детская пол</w:t>
            </w:r>
            <w:r w:rsidR="00E5314F" w:rsidRPr="00C83B54">
              <w:rPr>
                <w:color w:val="000000" w:themeColor="text1"/>
                <w:sz w:val="22"/>
                <w:szCs w:val="22"/>
              </w:rPr>
              <w:t>иклиника №4 (ул. Больничная 45/1</w:t>
            </w:r>
            <w:r w:rsidRPr="00C83B54">
              <w:rPr>
                <w:color w:val="000000" w:themeColor="text1"/>
                <w:sz w:val="22"/>
                <w:szCs w:val="22"/>
              </w:rPr>
              <w:t>);</w:t>
            </w:r>
          </w:p>
          <w:p w14:paraId="0429B6F4" w14:textId="77777777" w:rsidR="002B2596" w:rsidRPr="00C83B54" w:rsidRDefault="00B9262B" w:rsidP="00320269">
            <w:pPr>
              <w:overflowPunct/>
              <w:autoSpaceDE/>
              <w:autoSpaceDN/>
              <w:adjustRightInd/>
              <w:spacing w:line="0" w:lineRule="atLeast"/>
              <w:ind w:left="-55" w:right="-104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Благовещенская городская  клиническая больница (ул. </w:t>
            </w:r>
            <w:r w:rsidR="00F15849" w:rsidRPr="00C83B54">
              <w:rPr>
                <w:color w:val="000000" w:themeColor="text1"/>
                <w:sz w:val="22"/>
                <w:szCs w:val="22"/>
              </w:rPr>
              <w:t>Больничная,32)</w:t>
            </w:r>
          </w:p>
        </w:tc>
        <w:tc>
          <w:tcPr>
            <w:tcW w:w="1835" w:type="dxa"/>
          </w:tcPr>
          <w:p w14:paraId="4F5C6556" w14:textId="77777777" w:rsidR="005D0302" w:rsidRPr="00C83B54" w:rsidRDefault="00E5314F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700</w:t>
            </w:r>
            <w:r w:rsidR="002B2596" w:rsidRPr="00C83B54">
              <w:rPr>
                <w:color w:val="000000" w:themeColor="text1"/>
                <w:sz w:val="22"/>
                <w:szCs w:val="22"/>
              </w:rPr>
              <w:t>м</w:t>
            </w:r>
          </w:p>
          <w:p w14:paraId="26A88503" w14:textId="77777777" w:rsidR="002B2596" w:rsidRPr="00C83B54" w:rsidRDefault="002B2596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</w:p>
          <w:p w14:paraId="2A0385BB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</w:p>
          <w:p w14:paraId="642E0EE7" w14:textId="77777777" w:rsidR="00F15849" w:rsidRPr="00C83B54" w:rsidRDefault="00E5314F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680</w:t>
            </w:r>
            <w:r w:rsidR="00F15849" w:rsidRPr="00C83B54">
              <w:rPr>
                <w:color w:val="000000" w:themeColor="text1"/>
                <w:sz w:val="22"/>
                <w:szCs w:val="22"/>
              </w:rPr>
              <w:t>м</w:t>
            </w:r>
          </w:p>
        </w:tc>
      </w:tr>
      <w:tr w:rsidR="00B447F7" w:rsidRPr="00C83B54" w14:paraId="6419F667" w14:textId="77777777" w:rsidTr="00320269">
        <w:tc>
          <w:tcPr>
            <w:tcW w:w="3742" w:type="dxa"/>
          </w:tcPr>
          <w:p w14:paraId="25820FC2" w14:textId="77777777" w:rsidR="005D0302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Аптеки</w:t>
            </w:r>
          </w:p>
        </w:tc>
        <w:tc>
          <w:tcPr>
            <w:tcW w:w="1564" w:type="dxa"/>
          </w:tcPr>
          <w:p w14:paraId="09A343D2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500м</w:t>
            </w:r>
          </w:p>
          <w:p w14:paraId="576D878F" w14:textId="77777777" w:rsidR="005D0302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</w:rPr>
              <w:t>СП42.13330-2016</w:t>
            </w:r>
          </w:p>
        </w:tc>
        <w:tc>
          <w:tcPr>
            <w:tcW w:w="3032" w:type="dxa"/>
          </w:tcPr>
          <w:p w14:paraId="1FF6629A" w14:textId="77777777" w:rsidR="005D0302" w:rsidRPr="00C83B54" w:rsidRDefault="00E5314F" w:rsidP="00E5314F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Твоя аптека</w:t>
            </w:r>
            <w:r w:rsidR="00F15849" w:rsidRPr="00C83B54">
              <w:rPr>
                <w:color w:val="000000" w:themeColor="text1"/>
                <w:sz w:val="22"/>
                <w:szCs w:val="22"/>
              </w:rPr>
              <w:t xml:space="preserve"> (ул.</w:t>
            </w:r>
            <w:r w:rsidRPr="00C83B54">
              <w:rPr>
                <w:color w:val="000000" w:themeColor="text1"/>
                <w:sz w:val="22"/>
                <w:szCs w:val="22"/>
              </w:rPr>
              <w:t xml:space="preserve"> Амурская, 311</w:t>
            </w:r>
            <w:r w:rsidR="00F15849" w:rsidRPr="00C83B54">
              <w:rPr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835" w:type="dxa"/>
          </w:tcPr>
          <w:p w14:paraId="4A3165C4" w14:textId="77777777" w:rsidR="005D0302" w:rsidRPr="00C83B54" w:rsidRDefault="00E5314F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130</w:t>
            </w:r>
            <w:r w:rsidR="00F15849" w:rsidRPr="00C83B54">
              <w:rPr>
                <w:color w:val="000000" w:themeColor="text1"/>
                <w:sz w:val="22"/>
                <w:szCs w:val="22"/>
              </w:rPr>
              <w:t>м</w:t>
            </w:r>
          </w:p>
        </w:tc>
      </w:tr>
      <w:tr w:rsidR="00B447F7" w:rsidRPr="00C83B54" w14:paraId="1EE116B3" w14:textId="77777777" w:rsidTr="00320269">
        <w:tc>
          <w:tcPr>
            <w:tcW w:w="3742" w:type="dxa"/>
          </w:tcPr>
          <w:p w14:paraId="530EC454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Физкультурно-оздоровительные центры</w:t>
            </w:r>
          </w:p>
        </w:tc>
        <w:tc>
          <w:tcPr>
            <w:tcW w:w="1564" w:type="dxa"/>
          </w:tcPr>
          <w:p w14:paraId="788EAE78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1500м</w:t>
            </w:r>
          </w:p>
          <w:p w14:paraId="14C81746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</w:rPr>
              <w:t>СП42.13330-2016</w:t>
            </w:r>
          </w:p>
        </w:tc>
        <w:tc>
          <w:tcPr>
            <w:tcW w:w="3032" w:type="dxa"/>
          </w:tcPr>
          <w:p w14:paraId="5B319EA3" w14:textId="77777777" w:rsidR="00F15849" w:rsidRPr="00C83B54" w:rsidRDefault="00F15849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Фитнес-кл</w:t>
            </w:r>
            <w:r w:rsidR="00E5314F" w:rsidRPr="00C83B54">
              <w:rPr>
                <w:color w:val="000000" w:themeColor="text1"/>
                <w:sz w:val="22"/>
                <w:szCs w:val="22"/>
              </w:rPr>
              <w:t>уб Колизей (ул. Горького 233/1)</w:t>
            </w:r>
          </w:p>
        </w:tc>
        <w:tc>
          <w:tcPr>
            <w:tcW w:w="1835" w:type="dxa"/>
          </w:tcPr>
          <w:p w14:paraId="199FB4A0" w14:textId="77777777" w:rsidR="00A97598" w:rsidRPr="00C83B54" w:rsidRDefault="00E5314F" w:rsidP="00E5314F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265м</w:t>
            </w:r>
          </w:p>
        </w:tc>
      </w:tr>
      <w:tr w:rsidR="00B447F7" w:rsidRPr="00C83B54" w14:paraId="3DFF13CF" w14:textId="77777777" w:rsidTr="00320269">
        <w:tc>
          <w:tcPr>
            <w:tcW w:w="3742" w:type="dxa"/>
          </w:tcPr>
          <w:p w14:paraId="3C3089D3" w14:textId="77777777" w:rsidR="00F15849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Предприятия торговли</w:t>
            </w:r>
          </w:p>
        </w:tc>
        <w:tc>
          <w:tcPr>
            <w:tcW w:w="1564" w:type="dxa"/>
          </w:tcPr>
          <w:p w14:paraId="2D24315B" w14:textId="77777777" w:rsidR="00A97598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500м</w:t>
            </w:r>
          </w:p>
          <w:p w14:paraId="60863165" w14:textId="77777777" w:rsidR="00F15849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</w:rPr>
              <w:t>СП42.13330-2016</w:t>
            </w:r>
          </w:p>
        </w:tc>
        <w:tc>
          <w:tcPr>
            <w:tcW w:w="3032" w:type="dxa"/>
          </w:tcPr>
          <w:p w14:paraId="1721D885" w14:textId="77777777" w:rsidR="00B203EC" w:rsidRPr="00C83B54" w:rsidRDefault="00B203EC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Авоська – ул. Амурская, 311</w:t>
            </w:r>
          </w:p>
          <w:p w14:paraId="087C1E37" w14:textId="77777777" w:rsidR="00F15849" w:rsidRPr="00C83B54" w:rsidRDefault="00A97598" w:rsidP="00B203EC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Проектируемый магазин </w:t>
            </w:r>
            <w:r w:rsidR="00B203EC" w:rsidRPr="00C83B54">
              <w:rPr>
                <w:color w:val="000000" w:themeColor="text1"/>
                <w:sz w:val="22"/>
                <w:szCs w:val="22"/>
              </w:rPr>
              <w:t>квартал 10</w:t>
            </w:r>
          </w:p>
        </w:tc>
        <w:tc>
          <w:tcPr>
            <w:tcW w:w="1835" w:type="dxa"/>
          </w:tcPr>
          <w:p w14:paraId="1C9FEACA" w14:textId="77777777" w:rsidR="00F15849" w:rsidRPr="00C83B54" w:rsidRDefault="00B203EC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100</w:t>
            </w:r>
            <w:r w:rsidR="00A97598" w:rsidRPr="00C83B54">
              <w:rPr>
                <w:color w:val="000000" w:themeColor="text1"/>
                <w:sz w:val="22"/>
                <w:szCs w:val="22"/>
              </w:rPr>
              <w:t>м</w:t>
            </w:r>
          </w:p>
        </w:tc>
      </w:tr>
      <w:tr w:rsidR="00B447F7" w:rsidRPr="00C83B54" w14:paraId="2B2F9946" w14:textId="77777777" w:rsidTr="00320269">
        <w:tc>
          <w:tcPr>
            <w:tcW w:w="3742" w:type="dxa"/>
          </w:tcPr>
          <w:p w14:paraId="7DA7D086" w14:textId="77777777" w:rsidR="00A97598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Отделения связи и банки</w:t>
            </w:r>
          </w:p>
        </w:tc>
        <w:tc>
          <w:tcPr>
            <w:tcW w:w="1564" w:type="dxa"/>
          </w:tcPr>
          <w:p w14:paraId="29F7AD33" w14:textId="77777777" w:rsidR="00A97598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500м</w:t>
            </w:r>
          </w:p>
          <w:p w14:paraId="1DBC5592" w14:textId="77777777" w:rsidR="00A97598" w:rsidRPr="00C83B54" w:rsidRDefault="00A97598" w:rsidP="00320269">
            <w:pPr>
              <w:overflowPunct/>
              <w:autoSpaceDE/>
              <w:autoSpaceDN/>
              <w:adjustRightInd/>
              <w:spacing w:line="0" w:lineRule="atLeast"/>
              <w:ind w:left="-57" w:right="-148"/>
              <w:jc w:val="center"/>
              <w:textAlignment w:val="auto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СП42.13330-2016</w:t>
            </w:r>
            <w:r w:rsidR="00503230" w:rsidRPr="00C83B54">
              <w:rPr>
                <w:color w:val="000000" w:themeColor="text1"/>
              </w:rPr>
              <w:t xml:space="preserve">       </w:t>
            </w:r>
          </w:p>
        </w:tc>
        <w:tc>
          <w:tcPr>
            <w:tcW w:w="3032" w:type="dxa"/>
          </w:tcPr>
          <w:p w14:paraId="5D2B85EC" w14:textId="77777777" w:rsidR="00A97598" w:rsidRPr="00C83B54" w:rsidRDefault="00A97598" w:rsidP="00B203EC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 xml:space="preserve">Сбербанк (ул. </w:t>
            </w:r>
            <w:r w:rsidR="00B203EC" w:rsidRPr="00C83B54">
              <w:rPr>
                <w:color w:val="000000" w:themeColor="text1"/>
                <w:sz w:val="22"/>
                <w:szCs w:val="22"/>
              </w:rPr>
              <w:t>Горького, 237</w:t>
            </w:r>
            <w:r w:rsidRPr="00C83B54">
              <w:rPr>
                <w:color w:val="000000" w:themeColor="text1"/>
                <w:sz w:val="22"/>
                <w:szCs w:val="22"/>
              </w:rPr>
              <w:t>)</w:t>
            </w:r>
          </w:p>
          <w:p w14:paraId="69BD9E4D" w14:textId="77777777" w:rsidR="00503230" w:rsidRPr="00C83B54" w:rsidRDefault="00503230" w:rsidP="00B203EC">
            <w:pPr>
              <w:overflowPunct/>
              <w:autoSpaceDE/>
              <w:autoSpaceDN/>
              <w:adjustRightInd/>
              <w:spacing w:line="0" w:lineRule="atLeast"/>
              <w:jc w:val="both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Почта России, ул. Красноармейская, 194</w:t>
            </w:r>
          </w:p>
        </w:tc>
        <w:tc>
          <w:tcPr>
            <w:tcW w:w="1835" w:type="dxa"/>
          </w:tcPr>
          <w:p w14:paraId="2A6EDB92" w14:textId="77777777" w:rsidR="00A97598" w:rsidRPr="00C83B54" w:rsidRDefault="00B203EC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380</w:t>
            </w:r>
            <w:r w:rsidR="00A97598" w:rsidRPr="00C83B54">
              <w:rPr>
                <w:color w:val="000000" w:themeColor="text1"/>
                <w:sz w:val="22"/>
                <w:szCs w:val="22"/>
              </w:rPr>
              <w:t>м</w:t>
            </w:r>
          </w:p>
          <w:p w14:paraId="79EA4395" w14:textId="77777777" w:rsidR="00A97598" w:rsidRPr="00C83B54" w:rsidRDefault="00503230" w:rsidP="00320269">
            <w:pPr>
              <w:overflowPunct/>
              <w:autoSpaceDE/>
              <w:autoSpaceDN/>
              <w:adjustRightInd/>
              <w:spacing w:line="0" w:lineRule="atLeast"/>
              <w:jc w:val="center"/>
              <w:textAlignment w:val="auto"/>
              <w:rPr>
                <w:color w:val="000000" w:themeColor="text1"/>
                <w:sz w:val="22"/>
                <w:szCs w:val="22"/>
              </w:rPr>
            </w:pPr>
            <w:r w:rsidRPr="00C83B54">
              <w:rPr>
                <w:color w:val="000000" w:themeColor="text1"/>
                <w:sz w:val="22"/>
                <w:szCs w:val="22"/>
              </w:rPr>
              <w:t>600</w:t>
            </w:r>
            <w:r w:rsidR="00A97598" w:rsidRPr="00C83B54">
              <w:rPr>
                <w:color w:val="000000" w:themeColor="text1"/>
                <w:sz w:val="22"/>
                <w:szCs w:val="22"/>
              </w:rPr>
              <w:t>м</w:t>
            </w:r>
          </w:p>
        </w:tc>
      </w:tr>
    </w:tbl>
    <w:p w14:paraId="5C17ECDE" w14:textId="77777777" w:rsidR="00090136" w:rsidRPr="00C83B54" w:rsidRDefault="00090136" w:rsidP="00EC20BD">
      <w:pPr>
        <w:overflowPunct/>
        <w:autoSpaceDE/>
        <w:autoSpaceDN/>
        <w:adjustRightInd/>
        <w:spacing w:line="0" w:lineRule="atLeast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Расчёт размера земельных участков объектов социального обслуживания населения.</w:t>
      </w:r>
    </w:p>
    <w:p w14:paraId="1CE6E3B5" w14:textId="77777777" w:rsidR="00090136" w:rsidRPr="00C83B54" w:rsidRDefault="00090136" w:rsidP="00D00B4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lastRenderedPageBreak/>
        <w:t xml:space="preserve">    Расчёт размера земельных участков выполнен на основании СП 42.13330-2016 (приложение Д, таблица Д.1):</w:t>
      </w:r>
    </w:p>
    <w:p w14:paraId="60BA4F2C" w14:textId="77777777" w:rsidR="00AC25E6" w:rsidRPr="00C83B54" w:rsidRDefault="00C22CA3" w:rsidP="00EC20BD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Школа на 7</w:t>
      </w:r>
      <w:r w:rsidR="00D83014" w:rsidRPr="00C83B54">
        <w:rPr>
          <w:b/>
          <w:color w:val="000000" w:themeColor="text1"/>
          <w:sz w:val="24"/>
          <w:szCs w:val="24"/>
        </w:rPr>
        <w:t>50 мест:</w:t>
      </w:r>
    </w:p>
    <w:p w14:paraId="667C4291" w14:textId="77777777" w:rsidR="00AC25E6" w:rsidRPr="00C83B54" w:rsidRDefault="00AC25E6" w:rsidP="00AC25E6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Количество мест в школе рассчитано согласно СП 42.13330.2016 Приложение Д (Sуч. </w:t>
      </w:r>
      <w:r w:rsidR="00C22CA3" w:rsidRPr="00C83B54">
        <w:rPr>
          <w:color w:val="000000" w:themeColor="text1"/>
          <w:sz w:val="24"/>
          <w:szCs w:val="24"/>
        </w:rPr>
        <w:t>ш</w:t>
      </w:r>
      <w:r w:rsidRPr="00C83B54">
        <w:rPr>
          <w:color w:val="000000" w:themeColor="text1"/>
          <w:sz w:val="24"/>
          <w:szCs w:val="24"/>
        </w:rPr>
        <w:t>колы</w:t>
      </w:r>
      <w:r w:rsidR="00C22CA3" w:rsidRPr="00C83B54">
        <w:rPr>
          <w:color w:val="000000" w:themeColor="text1"/>
          <w:sz w:val="24"/>
          <w:szCs w:val="24"/>
        </w:rPr>
        <w:t xml:space="preserve"> </w:t>
      </w:r>
      <w:r w:rsidRPr="00C83B54">
        <w:rPr>
          <w:color w:val="000000" w:themeColor="text1"/>
          <w:sz w:val="24"/>
          <w:szCs w:val="24"/>
        </w:rPr>
        <w:t>-</w:t>
      </w:r>
      <w:r w:rsidR="00C22CA3" w:rsidRPr="00C83B54">
        <w:rPr>
          <w:color w:val="000000" w:themeColor="text1"/>
          <w:sz w:val="24"/>
          <w:szCs w:val="24"/>
        </w:rPr>
        <w:t xml:space="preserve"> 20244</w:t>
      </w:r>
      <w:r w:rsidRPr="00C83B54">
        <w:rPr>
          <w:color w:val="000000" w:themeColor="text1"/>
          <w:sz w:val="24"/>
          <w:szCs w:val="24"/>
        </w:rPr>
        <w:t xml:space="preserve">кв.м., 28 кв.м - </w:t>
      </w:r>
      <w:r w:rsidR="00C22CA3" w:rsidRPr="00C83B54">
        <w:rPr>
          <w:color w:val="000000" w:themeColor="text1"/>
          <w:sz w:val="24"/>
          <w:szCs w:val="24"/>
        </w:rPr>
        <w:t>расчётная</w:t>
      </w:r>
      <w:r w:rsidRPr="00C83B54">
        <w:rPr>
          <w:color w:val="000000" w:themeColor="text1"/>
          <w:sz w:val="24"/>
          <w:szCs w:val="24"/>
        </w:rPr>
        <w:t xml:space="preserve"> площадь на 1 место с вместимостью 660-1000мест. , размер земельного участка может быть уменьшен на 40% в подрайоне IВ,   для устройства спортивного ядра с футбольным полем и беговой дорожкой площадь участка следует увеличить - не менее 0,7 га.:</w:t>
      </w:r>
    </w:p>
    <w:p w14:paraId="4812B0FB" w14:textId="77777777" w:rsidR="00AC25E6" w:rsidRPr="00C83B54" w:rsidRDefault="00AC25E6" w:rsidP="00AC25E6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750х28=2100</w:t>
      </w:r>
      <w:r w:rsidR="00C22CA3" w:rsidRPr="00C83B54">
        <w:rPr>
          <w:color w:val="000000" w:themeColor="text1"/>
          <w:sz w:val="24"/>
          <w:szCs w:val="24"/>
        </w:rPr>
        <w:t>0 кв.м.</w:t>
      </w:r>
      <w:r w:rsidRPr="00C83B54">
        <w:rPr>
          <w:color w:val="000000" w:themeColor="text1"/>
          <w:sz w:val="24"/>
          <w:szCs w:val="24"/>
        </w:rPr>
        <w:t xml:space="preserve"> </w:t>
      </w:r>
    </w:p>
    <w:p w14:paraId="101C7423" w14:textId="77777777" w:rsidR="00AC25E6" w:rsidRPr="00C83B54" w:rsidRDefault="00AC25E6" w:rsidP="00AC25E6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 21000-40%=12600кв.м.</w:t>
      </w:r>
    </w:p>
    <w:p w14:paraId="2EA02C39" w14:textId="77777777" w:rsidR="00AC25E6" w:rsidRPr="00C83B54" w:rsidRDefault="00AC25E6" w:rsidP="00AC25E6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           12600+7000=19600 кв.м.</w:t>
      </w:r>
    </w:p>
    <w:p w14:paraId="51CD4173" w14:textId="77777777" w:rsidR="00AC25E6" w:rsidRPr="00C83B54" w:rsidRDefault="00AC25E6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Для сформированной территории  </w:t>
      </w:r>
      <w:r w:rsidR="00C22CA3" w:rsidRPr="00C83B54">
        <w:rPr>
          <w:color w:val="000000" w:themeColor="text1"/>
          <w:sz w:val="24"/>
          <w:szCs w:val="24"/>
        </w:rPr>
        <w:t>20244</w:t>
      </w:r>
      <w:r w:rsidRPr="00C83B54">
        <w:rPr>
          <w:color w:val="000000" w:themeColor="text1"/>
          <w:sz w:val="24"/>
          <w:szCs w:val="24"/>
        </w:rPr>
        <w:t xml:space="preserve"> кв.м. </w:t>
      </w:r>
      <w:r w:rsidR="00C22CA3" w:rsidRPr="00C83B54">
        <w:rPr>
          <w:color w:val="000000" w:themeColor="text1"/>
          <w:sz w:val="24"/>
          <w:szCs w:val="24"/>
        </w:rPr>
        <w:t>расчётная</w:t>
      </w:r>
      <w:r w:rsidRPr="00C83B54">
        <w:rPr>
          <w:color w:val="000000" w:themeColor="text1"/>
          <w:sz w:val="24"/>
          <w:szCs w:val="24"/>
        </w:rPr>
        <w:t xml:space="preserve"> численность мест в общеобразовательной организации </w:t>
      </w:r>
      <w:r w:rsidR="00C22CA3" w:rsidRPr="00C83B54">
        <w:rPr>
          <w:color w:val="000000" w:themeColor="text1"/>
          <w:sz w:val="24"/>
          <w:szCs w:val="24"/>
        </w:rPr>
        <w:t xml:space="preserve">допускается </w:t>
      </w:r>
      <w:r w:rsidRPr="00C83B54">
        <w:rPr>
          <w:color w:val="000000" w:themeColor="text1"/>
          <w:sz w:val="24"/>
          <w:szCs w:val="24"/>
        </w:rPr>
        <w:t>750 мест</w:t>
      </w:r>
      <w:r w:rsidR="0096140E" w:rsidRPr="00C83B54">
        <w:rPr>
          <w:color w:val="000000" w:themeColor="text1"/>
          <w:sz w:val="24"/>
          <w:szCs w:val="24"/>
        </w:rPr>
        <w:t>.</w:t>
      </w:r>
    </w:p>
    <w:p w14:paraId="4A54C233" w14:textId="77777777" w:rsidR="0096140E" w:rsidRPr="00C83B54" w:rsidRDefault="0096140E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Расчет размера озеленения для объектов социального обслуживания населения.</w:t>
      </w:r>
    </w:p>
    <w:p w14:paraId="30AB0E2C" w14:textId="77777777" w:rsidR="0096140E" w:rsidRPr="00C83B54" w:rsidRDefault="0096140E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Расчет озеленения </w:t>
      </w:r>
      <w:r w:rsidR="004618BA" w:rsidRPr="00C83B54">
        <w:rPr>
          <w:color w:val="000000" w:themeColor="text1"/>
          <w:sz w:val="24"/>
          <w:szCs w:val="24"/>
        </w:rPr>
        <w:t xml:space="preserve">территории школы </w:t>
      </w:r>
      <w:r w:rsidRPr="00C83B54">
        <w:rPr>
          <w:color w:val="000000" w:themeColor="text1"/>
          <w:sz w:val="24"/>
          <w:szCs w:val="24"/>
        </w:rPr>
        <w:t xml:space="preserve">выполнен на основании Правил землепользования и застройстки МО г. Благовещенска Амурской области (ст. 11.4 таблица  1): </w:t>
      </w:r>
    </w:p>
    <w:p w14:paraId="2D4B7A30" w14:textId="77777777" w:rsidR="0096140E" w:rsidRPr="00C83B54" w:rsidRDefault="0052338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20244 кв.м. – площадь земельного участка</w:t>
      </w:r>
    </w:p>
    <w:p w14:paraId="439B52DD" w14:textId="77777777" w:rsidR="0052338A" w:rsidRPr="00C83B54" w:rsidRDefault="0052338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2540 кв.м. – площадь застройки</w:t>
      </w:r>
    </w:p>
    <w:p w14:paraId="38C6B071" w14:textId="77777777" w:rsidR="0052338A" w:rsidRPr="00C83B54" w:rsidRDefault="0052338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6018 кв.м. – площадь покрытия</w:t>
      </w:r>
    </w:p>
    <w:p w14:paraId="396BB5D2" w14:textId="77777777" w:rsidR="004618BA" w:rsidRPr="00C83B54" w:rsidRDefault="004618B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11686 кв.м. – площадь озеленения</w:t>
      </w:r>
    </w:p>
    <w:p w14:paraId="742AF9CD" w14:textId="77777777" w:rsidR="004618BA" w:rsidRPr="00C83B54" w:rsidRDefault="004618B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11686х100/20244=57,7%</w:t>
      </w:r>
    </w:p>
    <w:p w14:paraId="2FBE1660" w14:textId="77777777" w:rsidR="004618BA" w:rsidRPr="00C83B54" w:rsidRDefault="004618B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57.7% - доля озеленения территории земельного участка школы.</w:t>
      </w:r>
    </w:p>
    <w:p w14:paraId="2A6D1FBE" w14:textId="77777777" w:rsidR="004618BA" w:rsidRPr="00C83B54" w:rsidRDefault="004618BA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Нормативное озеленение  для объектов начального и среднего общего образования (школы, лицеи, гимназии) составляет 50 % территории земельного участка.</w:t>
      </w:r>
    </w:p>
    <w:p w14:paraId="37677EB6" w14:textId="77777777" w:rsidR="00C65D54" w:rsidRPr="00C83B54" w:rsidRDefault="00C65D54" w:rsidP="00C22CA3">
      <w:pPr>
        <w:overflowPunct/>
        <w:autoSpaceDE/>
        <w:autoSpaceDN/>
        <w:adjustRightInd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</w:p>
    <w:p w14:paraId="1874D8EC" w14:textId="4E6C159A" w:rsidR="00090136" w:rsidRPr="00C83B54" w:rsidRDefault="00C83B54" w:rsidP="00D00B4D">
      <w:pPr>
        <w:overflowPunct/>
        <w:spacing w:line="0" w:lineRule="atLeast"/>
        <w:ind w:left="-284" w:firstLine="568"/>
        <w:jc w:val="center"/>
        <w:textAlignment w:val="auto"/>
        <w:rPr>
          <w:rFonts w:eastAsia="Calibri"/>
          <w:b/>
          <w:bCs/>
          <w:iCs/>
          <w:color w:val="000000" w:themeColor="text1"/>
          <w:sz w:val="24"/>
          <w:szCs w:val="24"/>
        </w:rPr>
      </w:pPr>
      <w:r w:rsidRPr="00C83B54">
        <w:rPr>
          <w:rFonts w:eastAsia="Calibri"/>
          <w:b/>
          <w:bCs/>
          <w:iCs/>
          <w:color w:val="000000" w:themeColor="text1"/>
          <w:sz w:val="24"/>
          <w:szCs w:val="24"/>
        </w:rPr>
        <w:t>1</w:t>
      </w:r>
      <w:r w:rsidR="00090136" w:rsidRPr="00C83B54">
        <w:rPr>
          <w:rFonts w:eastAsia="Calibri"/>
          <w:b/>
          <w:bCs/>
          <w:iCs/>
          <w:color w:val="000000" w:themeColor="text1"/>
          <w:sz w:val="24"/>
          <w:szCs w:val="24"/>
        </w:rPr>
        <w:t>.3.4. Транспортное обслуживание.</w:t>
      </w:r>
    </w:p>
    <w:p w14:paraId="55B2902D" w14:textId="77777777" w:rsidR="00090136" w:rsidRPr="00C83B54" w:rsidRDefault="00090136" w:rsidP="00D00B4D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Существующая дорожная сеть района представляет собой прямоугольную систему с расположением широтных улиц параллельно р. Амур и меридиональных – параллельно р. Зея.</w:t>
      </w:r>
    </w:p>
    <w:p w14:paraId="3E520243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Улицы</w:t>
      </w:r>
      <w:r w:rsidR="00943B95" w:rsidRPr="00C83B54">
        <w:rPr>
          <w:rFonts w:eastAsia="Calibri"/>
          <w:color w:val="000000" w:themeColor="text1"/>
          <w:sz w:val="24"/>
          <w:szCs w:val="24"/>
        </w:rPr>
        <w:t xml:space="preserve">, </w:t>
      </w:r>
      <w:r w:rsidRPr="00C83B54">
        <w:rPr>
          <w:rFonts w:eastAsia="Calibri"/>
          <w:color w:val="000000" w:themeColor="text1"/>
          <w:sz w:val="24"/>
          <w:szCs w:val="24"/>
        </w:rPr>
        <w:t>опоясывающие планируемую территорию: ул. А</w:t>
      </w:r>
      <w:r w:rsidR="00943B95" w:rsidRPr="00C83B54">
        <w:rPr>
          <w:rFonts w:eastAsia="Calibri"/>
          <w:color w:val="000000" w:themeColor="text1"/>
          <w:sz w:val="24"/>
          <w:szCs w:val="24"/>
        </w:rPr>
        <w:t>ртиллерийская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, ул.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Горького</w:t>
      </w:r>
      <w:r w:rsidRPr="00C83B54">
        <w:rPr>
          <w:rFonts w:eastAsia="Calibri"/>
          <w:color w:val="000000" w:themeColor="text1"/>
          <w:sz w:val="24"/>
          <w:szCs w:val="24"/>
        </w:rPr>
        <w:t>, ул. Н</w:t>
      </w:r>
      <w:r w:rsidR="00943B95" w:rsidRPr="00C83B54">
        <w:rPr>
          <w:rFonts w:eastAsia="Calibri"/>
          <w:color w:val="000000" w:themeColor="text1"/>
          <w:sz w:val="24"/>
          <w:szCs w:val="24"/>
        </w:rPr>
        <w:t>овая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, ул.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Амурская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. Улица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Горького</w:t>
      </w:r>
      <w:r w:rsidRPr="00C83B54">
        <w:rPr>
          <w:rFonts w:eastAsia="Calibri"/>
          <w:color w:val="000000" w:themeColor="text1"/>
          <w:sz w:val="24"/>
          <w:szCs w:val="24"/>
        </w:rPr>
        <w:t>, согласно генерального плана г. Благовещенска, относятся к магистральным улицам</w:t>
      </w:r>
      <w:r w:rsidR="009606DA" w:rsidRPr="00C83B54">
        <w:rPr>
          <w:rFonts w:eastAsia="Calibri"/>
          <w:color w:val="000000" w:themeColor="text1"/>
          <w:sz w:val="24"/>
          <w:szCs w:val="24"/>
        </w:rPr>
        <w:t xml:space="preserve"> общегородского значения регулируемого движения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. К категории улицы и дороги местного значения относятся: ул. Амурская, ул.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Артиллерийская</w:t>
      </w:r>
      <w:r w:rsidR="009606DA" w:rsidRPr="00C83B54">
        <w:rPr>
          <w:rFonts w:eastAsia="Calibri"/>
          <w:color w:val="000000" w:themeColor="text1"/>
          <w:sz w:val="24"/>
          <w:szCs w:val="24"/>
        </w:rPr>
        <w:t xml:space="preserve"> и </w:t>
      </w:r>
      <w:r w:rsidR="00943B95" w:rsidRPr="00C83B54">
        <w:rPr>
          <w:rFonts w:eastAsia="Calibri"/>
          <w:color w:val="000000" w:themeColor="text1"/>
          <w:sz w:val="24"/>
          <w:szCs w:val="24"/>
        </w:rPr>
        <w:t>ул. Новая</w:t>
      </w:r>
      <w:r w:rsidRPr="00C83B54">
        <w:rPr>
          <w:rFonts w:eastAsia="Calibri"/>
          <w:color w:val="000000" w:themeColor="text1"/>
          <w:sz w:val="24"/>
          <w:szCs w:val="24"/>
        </w:rPr>
        <w:t>.  Тип покрытия данных улиц – облегчённое.</w:t>
      </w:r>
    </w:p>
    <w:p w14:paraId="6B2D9E1A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Движение общественного транспорта осуществляется по улице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Горького и ул. Артиллерийской</w:t>
      </w:r>
      <w:r w:rsidRPr="00C83B54">
        <w:rPr>
          <w:rFonts w:eastAsia="Calibri"/>
          <w:color w:val="000000" w:themeColor="text1"/>
          <w:sz w:val="24"/>
          <w:szCs w:val="24"/>
        </w:rPr>
        <w:t>.</w:t>
      </w:r>
    </w:p>
    <w:p w14:paraId="50173C83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Общественный транспорт представлен автобусами по ул.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Горького №3,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№9</w:t>
      </w:r>
      <w:r w:rsidR="00943B95" w:rsidRPr="00C83B54">
        <w:rPr>
          <w:rFonts w:eastAsia="Calibri"/>
          <w:color w:val="000000" w:themeColor="text1"/>
          <w:sz w:val="24"/>
          <w:szCs w:val="24"/>
        </w:rPr>
        <w:t xml:space="preserve"> и №36о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, по ул. </w:t>
      </w:r>
      <w:r w:rsidR="00943B95" w:rsidRPr="00C83B54">
        <w:rPr>
          <w:rFonts w:eastAsia="Calibri"/>
          <w:color w:val="000000" w:themeColor="text1"/>
          <w:sz w:val="24"/>
          <w:szCs w:val="24"/>
        </w:rPr>
        <w:t>Артиллерийской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маршрутами №</w:t>
      </w:r>
      <w:r w:rsidR="00943B95" w:rsidRPr="00C83B54">
        <w:rPr>
          <w:rFonts w:eastAsia="Calibri"/>
          <w:color w:val="000000" w:themeColor="text1"/>
          <w:sz w:val="24"/>
          <w:szCs w:val="24"/>
        </w:rPr>
        <w:t>К и №39</w:t>
      </w:r>
      <w:r w:rsidRPr="00C83B54">
        <w:rPr>
          <w:rFonts w:eastAsia="Calibri"/>
          <w:color w:val="000000" w:themeColor="text1"/>
          <w:sz w:val="24"/>
          <w:szCs w:val="24"/>
        </w:rPr>
        <w:t>.  Проектируемая территория обеспечена доступностью до остановочных пунктов общественного транспорта 400 м.</w:t>
      </w:r>
    </w:p>
    <w:p w14:paraId="26794B2D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территории. Подъезд на территорию многоквартирных жилых домов осуществляется с ул. </w:t>
      </w:r>
      <w:r w:rsidR="00E23DAF" w:rsidRPr="00C83B54">
        <w:rPr>
          <w:rFonts w:eastAsia="Calibri"/>
          <w:color w:val="000000" w:themeColor="text1"/>
          <w:sz w:val="24"/>
          <w:szCs w:val="24"/>
        </w:rPr>
        <w:t>Горького, ул. Новой, ул. Артиллерийской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. </w:t>
      </w:r>
    </w:p>
    <w:p w14:paraId="1645D22B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Ко всем зданиям и сооружениям, расположенным на проектируемой территории, обеспечен подъезд пожарной техники.</w:t>
      </w:r>
    </w:p>
    <w:p w14:paraId="0F9C86C7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Хранение индивидуального автомобильного транспорта на проектируемой территории предусмотрено на </w:t>
      </w:r>
      <w:r w:rsidR="007F30C5" w:rsidRPr="00C83B54">
        <w:rPr>
          <w:rFonts w:eastAsia="Calibri"/>
          <w:color w:val="000000" w:themeColor="text1"/>
          <w:sz w:val="24"/>
          <w:szCs w:val="24"/>
        </w:rPr>
        <w:t>открытых авто</w:t>
      </w:r>
      <w:r w:rsidRPr="00C83B54">
        <w:rPr>
          <w:rFonts w:eastAsia="Calibri"/>
          <w:color w:val="000000" w:themeColor="text1"/>
          <w:sz w:val="24"/>
          <w:szCs w:val="24"/>
        </w:rPr>
        <w:t>стоянках и в закрытой автостоянке.</w:t>
      </w:r>
    </w:p>
    <w:p w14:paraId="02EB3AE4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Расчётные показатели обеспеченности жилой застройки парковками (местами для постоянного хранения автомобилей) и гостевыми стоян</w:t>
      </w:r>
      <w:r w:rsidR="00CA1F1E" w:rsidRPr="00C83B54">
        <w:rPr>
          <w:rFonts w:eastAsia="Calibri"/>
          <w:color w:val="000000" w:themeColor="text1"/>
          <w:sz w:val="24"/>
          <w:szCs w:val="24"/>
        </w:rPr>
        <w:t>ками соответствуют требованиям НГП ГО г. Благовещенска (таблица 2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). </w:t>
      </w:r>
    </w:p>
    <w:p w14:paraId="153EF1F5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Проектом предусмотрено строительство </w:t>
      </w:r>
      <w:r w:rsidR="00E23DAF" w:rsidRPr="00C83B54">
        <w:rPr>
          <w:rFonts w:eastAsia="Calibri"/>
          <w:color w:val="000000" w:themeColor="text1"/>
          <w:sz w:val="24"/>
          <w:szCs w:val="24"/>
        </w:rPr>
        <w:t>жилого комплекса с подземной автостоянкой и многоквартирного</w:t>
      </w:r>
      <w:r w:rsidR="00BF554D" w:rsidRPr="00C83B54">
        <w:rPr>
          <w:rFonts w:eastAsia="Calibri"/>
          <w:color w:val="000000" w:themeColor="text1"/>
          <w:sz w:val="24"/>
          <w:szCs w:val="24"/>
        </w:rPr>
        <w:t xml:space="preserve"> жилого дома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</w:t>
      </w:r>
      <w:r w:rsidR="00BF554D" w:rsidRPr="00C83B54">
        <w:rPr>
          <w:rFonts w:eastAsia="Calibri"/>
          <w:color w:val="000000" w:themeColor="text1"/>
          <w:sz w:val="24"/>
          <w:szCs w:val="24"/>
        </w:rPr>
        <w:t>со встроенными нежилыми помещениями и подземной автостоянкой с общим количеством квартир 730</w:t>
      </w:r>
      <w:r w:rsidR="00CA1F1E" w:rsidRPr="00C83B54">
        <w:rPr>
          <w:rFonts w:eastAsia="Calibri"/>
          <w:color w:val="000000" w:themeColor="text1"/>
          <w:sz w:val="24"/>
          <w:szCs w:val="24"/>
        </w:rPr>
        <w:t>. С учётом требования НГП Г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О г. </w:t>
      </w:r>
      <w:r w:rsidRPr="00C83B54">
        <w:rPr>
          <w:rFonts w:eastAsia="Calibri"/>
          <w:color w:val="000000" w:themeColor="text1"/>
          <w:sz w:val="24"/>
          <w:szCs w:val="24"/>
        </w:rPr>
        <w:lastRenderedPageBreak/>
        <w:t>Благовещенска потребность в стоянках автомобильного транспорта для жителе</w:t>
      </w:r>
      <w:r w:rsidR="00F70EB1" w:rsidRPr="00C83B54">
        <w:rPr>
          <w:rFonts w:eastAsia="Calibri"/>
          <w:color w:val="000000" w:themeColor="text1"/>
          <w:sz w:val="24"/>
          <w:szCs w:val="24"/>
        </w:rPr>
        <w:t>й указанных домов составляет 410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машино/мест для многоквартирных</w:t>
      </w:r>
      <w:r w:rsidR="004117E0" w:rsidRPr="00C83B54">
        <w:rPr>
          <w:rFonts w:eastAsia="Calibri"/>
          <w:color w:val="000000" w:themeColor="text1"/>
          <w:sz w:val="24"/>
          <w:szCs w:val="24"/>
        </w:rPr>
        <w:t xml:space="preserve"> жилых домов 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и </w:t>
      </w:r>
      <w:r w:rsidR="00F70EB1" w:rsidRPr="00C83B54">
        <w:rPr>
          <w:rFonts w:eastAsia="Calibri"/>
          <w:color w:val="000000" w:themeColor="text1"/>
          <w:sz w:val="24"/>
          <w:szCs w:val="24"/>
        </w:rPr>
        <w:t>68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м/м для встроенных нежилых помещений. Проектом планировки территории предусматривается:</w:t>
      </w:r>
    </w:p>
    <w:p w14:paraId="2AD4EF2B" w14:textId="77777777" w:rsidR="00090136" w:rsidRPr="00C83B54" w:rsidRDefault="00F70EB1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- 297</w:t>
      </w:r>
      <w:r w:rsidR="00DA6167" w:rsidRPr="00C83B54">
        <w:rPr>
          <w:rFonts w:eastAsia="Calibri"/>
          <w:color w:val="000000" w:themeColor="text1"/>
          <w:sz w:val="24"/>
          <w:szCs w:val="24"/>
        </w:rPr>
        <w:t xml:space="preserve"> </w:t>
      </w:r>
      <w:r w:rsidR="00090136" w:rsidRPr="00C83B54">
        <w:rPr>
          <w:rFonts w:eastAsia="Calibri"/>
          <w:color w:val="000000" w:themeColor="text1"/>
          <w:sz w:val="24"/>
          <w:szCs w:val="24"/>
        </w:rPr>
        <w:t>м/м постоянного хранения</w:t>
      </w:r>
      <w:r w:rsidR="00DA6167" w:rsidRPr="00C83B54">
        <w:rPr>
          <w:rFonts w:eastAsia="Calibri"/>
          <w:color w:val="000000" w:themeColor="text1"/>
          <w:sz w:val="24"/>
          <w:szCs w:val="24"/>
        </w:rPr>
        <w:t xml:space="preserve"> (подземный паркинг)</w:t>
      </w:r>
      <w:r w:rsidR="00090136" w:rsidRPr="00C83B54">
        <w:rPr>
          <w:rFonts w:eastAsia="Calibri"/>
          <w:color w:val="000000" w:themeColor="text1"/>
          <w:sz w:val="24"/>
          <w:szCs w:val="24"/>
        </w:rPr>
        <w:t>;</w:t>
      </w:r>
    </w:p>
    <w:p w14:paraId="45E800B7" w14:textId="77777777" w:rsidR="00B11B2E" w:rsidRPr="00C83B54" w:rsidRDefault="00016D7F" w:rsidP="00BF55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- </w:t>
      </w:r>
      <w:r w:rsidR="00F70EB1" w:rsidRPr="00C83B54">
        <w:rPr>
          <w:rFonts w:eastAsia="Calibri"/>
          <w:color w:val="000000" w:themeColor="text1"/>
          <w:sz w:val="24"/>
          <w:szCs w:val="24"/>
        </w:rPr>
        <w:t>239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м/м </w:t>
      </w:r>
      <w:r w:rsidR="0008185A" w:rsidRPr="00C83B54">
        <w:rPr>
          <w:rFonts w:eastAsia="Calibri"/>
          <w:color w:val="000000" w:themeColor="text1"/>
          <w:sz w:val="24"/>
          <w:szCs w:val="24"/>
        </w:rPr>
        <w:t>временного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хранения, открытого типа</w:t>
      </w:r>
      <w:r w:rsidR="00F70EB1" w:rsidRPr="00C83B54">
        <w:rPr>
          <w:rFonts w:eastAsia="Calibri"/>
          <w:color w:val="000000" w:themeColor="text1"/>
          <w:sz w:val="24"/>
          <w:szCs w:val="24"/>
        </w:rPr>
        <w:t>, в том числе 34</w:t>
      </w:r>
      <w:r w:rsidR="00243BDC" w:rsidRPr="00C83B54">
        <w:rPr>
          <w:rFonts w:eastAsia="Calibri"/>
          <w:color w:val="000000" w:themeColor="text1"/>
          <w:sz w:val="24"/>
          <w:szCs w:val="24"/>
        </w:rPr>
        <w:t xml:space="preserve"> м/м для МГН</w:t>
      </w:r>
    </w:p>
    <w:p w14:paraId="707039E1" w14:textId="77777777" w:rsidR="00243BDC" w:rsidRPr="00C83B54" w:rsidRDefault="00B11B2E" w:rsidP="00BF55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Для школы предусмотрена открытая   автостоянка</w:t>
      </w:r>
      <w:r w:rsidR="00D979AC" w:rsidRPr="00C83B54">
        <w:rPr>
          <w:rFonts w:eastAsia="Calibri"/>
          <w:color w:val="000000" w:themeColor="text1"/>
          <w:sz w:val="24"/>
          <w:szCs w:val="24"/>
        </w:rPr>
        <w:t xml:space="preserve"> на 10 м/м вдоль ул. Горьк</w:t>
      </w:r>
      <w:r w:rsidR="000374A6" w:rsidRPr="00C83B54">
        <w:rPr>
          <w:rFonts w:eastAsia="Calibri"/>
          <w:color w:val="000000" w:themeColor="text1"/>
          <w:sz w:val="24"/>
          <w:szCs w:val="24"/>
        </w:rPr>
        <w:t>ого.</w:t>
      </w:r>
      <w:r w:rsidR="00243BDC" w:rsidRPr="00C83B54">
        <w:rPr>
          <w:rFonts w:eastAsia="Calibri"/>
          <w:color w:val="000000" w:themeColor="text1"/>
          <w:sz w:val="24"/>
          <w:szCs w:val="24"/>
        </w:rPr>
        <w:t xml:space="preserve"> </w:t>
      </w:r>
      <w:r w:rsidR="00D979AC" w:rsidRPr="00C83B54">
        <w:rPr>
          <w:rFonts w:eastAsia="Calibri"/>
          <w:color w:val="000000" w:themeColor="text1"/>
          <w:sz w:val="24"/>
          <w:szCs w:val="24"/>
        </w:rPr>
        <w:t>Вдоль ул. Артиллерийской для школы предусмотрено место кратковременной остановки, посадки-высадке детей.</w:t>
      </w:r>
    </w:p>
    <w:p w14:paraId="1C695EEE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Места, предназначенные для стоянки специальных автотранспортных средств инвалидов, предусмотрены </w:t>
      </w:r>
      <w:r w:rsidR="007F30C5" w:rsidRPr="00C83B54">
        <w:rPr>
          <w:rFonts w:eastAsia="Calibri"/>
          <w:color w:val="000000" w:themeColor="text1"/>
          <w:sz w:val="24"/>
          <w:szCs w:val="24"/>
        </w:rPr>
        <w:t>на территории каждого многоквартирного жилого дома</w:t>
      </w:r>
      <w:r w:rsidRPr="00C83B54">
        <w:rPr>
          <w:rFonts w:eastAsia="Calibri"/>
          <w:color w:val="000000" w:themeColor="text1"/>
          <w:sz w:val="24"/>
          <w:szCs w:val="24"/>
        </w:rPr>
        <w:t>.</w:t>
      </w:r>
    </w:p>
    <w:p w14:paraId="116BA369" w14:textId="54E630A6" w:rsidR="00090136" w:rsidRPr="00C83B54" w:rsidRDefault="00C83B54" w:rsidP="00D00B4D">
      <w:pPr>
        <w:overflowPunct/>
        <w:ind w:left="-284" w:right="142" w:firstLine="568"/>
        <w:jc w:val="both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1</w:t>
      </w:r>
      <w:r w:rsidR="00090136" w:rsidRPr="00C83B54">
        <w:rPr>
          <w:b/>
          <w:color w:val="000000" w:themeColor="text1"/>
          <w:sz w:val="24"/>
          <w:szCs w:val="24"/>
        </w:rPr>
        <w:t>.3.5 Параметры планируемого строительства системы инженерно-технического обеспечения.</w:t>
      </w:r>
    </w:p>
    <w:p w14:paraId="6968A98A" w14:textId="77777777" w:rsidR="00090136" w:rsidRPr="00C83B54" w:rsidRDefault="00090136" w:rsidP="00D00B4D">
      <w:pPr>
        <w:overflowPunct/>
        <w:spacing w:line="240" w:lineRule="atLeast"/>
        <w:ind w:left="-284" w:right="142" w:firstLine="568"/>
        <w:jc w:val="both"/>
        <w:textAlignment w:val="auto"/>
        <w:rPr>
          <w:rFonts w:eastAsia="Calibri"/>
          <w:i/>
          <w:color w:val="000000" w:themeColor="text1"/>
          <w:sz w:val="24"/>
          <w:szCs w:val="24"/>
        </w:rPr>
      </w:pPr>
      <w:r w:rsidRPr="00C83B54">
        <w:rPr>
          <w:rFonts w:eastAsia="Calibri"/>
          <w:i/>
          <w:color w:val="000000" w:themeColor="text1"/>
          <w:sz w:val="24"/>
          <w:szCs w:val="24"/>
        </w:rPr>
        <w:t xml:space="preserve">    Водопотребление </w:t>
      </w:r>
    </w:p>
    <w:p w14:paraId="6F3D0E63" w14:textId="77777777" w:rsidR="00AB1D51" w:rsidRPr="00C83B54" w:rsidRDefault="007C25D5" w:rsidP="007C25D5">
      <w:pPr>
        <w:overflowPunct/>
        <w:autoSpaceDE/>
        <w:autoSpaceDN/>
        <w:adjustRightInd/>
        <w:spacing w:after="160" w:line="24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Согласно технических</w:t>
      </w:r>
      <w:r w:rsidR="00AB1D51" w:rsidRPr="00C83B54">
        <w:rPr>
          <w:rFonts w:eastAsia="Calibri"/>
          <w:color w:val="000000" w:themeColor="text1"/>
          <w:sz w:val="24"/>
          <w:szCs w:val="24"/>
        </w:rPr>
        <w:t xml:space="preserve"> условий №101-18-13341 от 18.12.2023 водоснабжение многоквартирного жилого комплекса Литер 1 с подземной стоянкой закрытого типа возможно от  водопроводной сети диаметром 200 мм по ул. Амурской.</w:t>
      </w:r>
    </w:p>
    <w:p w14:paraId="145DE474" w14:textId="77777777" w:rsidR="00AB1D51" w:rsidRPr="00C83B54" w:rsidRDefault="00AB1D51" w:rsidP="00EC20BD">
      <w:pPr>
        <w:overflowPunct/>
        <w:autoSpaceDE/>
        <w:autoSpaceDN/>
        <w:adjustRightInd/>
        <w:spacing w:after="160" w:line="240" w:lineRule="atLeast"/>
        <w:ind w:left="-284" w:firstLine="567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Планируемая нагрузка водоснабжения составляет 307,24 куб.м./сут в том числе: </w:t>
      </w:r>
    </w:p>
    <w:p w14:paraId="7111EC9C" w14:textId="77777777" w:rsidR="00AB1D51" w:rsidRPr="00C83B54" w:rsidRDefault="00AB1D51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- 111,46 куб.м./сут  многоквартирный жилой комплекс  с  подземной стоянкой закрытого типа  (1)</w:t>
      </w:r>
    </w:p>
    <w:p w14:paraId="57AF1EE5" w14:textId="77777777" w:rsidR="00AB1D51" w:rsidRPr="00C83B54" w:rsidRDefault="00AB1D51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- 22,00 куб.м./сут  школа на 750 мест (3)</w:t>
      </w:r>
    </w:p>
    <w:p w14:paraId="74412BB4" w14:textId="77777777" w:rsidR="00AB1D51" w:rsidRPr="00C83B54" w:rsidRDefault="00AB1D51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- 173,3 куб.м./сут  Многоквартирный жилой дом со встроенными нежилыми помещениями и подземной автостоянкой на  178 м/м (4)</w:t>
      </w:r>
    </w:p>
    <w:p w14:paraId="0336838B" w14:textId="77777777" w:rsidR="00AB1D51" w:rsidRPr="00C83B54" w:rsidRDefault="00AB1D51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- 0,48 куб.м./сут  магазин (5)</w:t>
      </w:r>
    </w:p>
    <w:p w14:paraId="5D611561" w14:textId="77777777" w:rsidR="007C25D5" w:rsidRPr="00C83B54" w:rsidRDefault="007C25D5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     Согласно информационного письма ООО «АКС» от 21.07.2025г. №101-18-5758 </w:t>
      </w:r>
      <w:r w:rsidR="00381FB0" w:rsidRPr="00C83B54">
        <w:rPr>
          <w:rFonts w:eastAsia="Calibri"/>
          <w:color w:val="000000" w:themeColor="text1"/>
          <w:sz w:val="24"/>
          <w:szCs w:val="24"/>
        </w:rPr>
        <w:t>возможными точками подключеения к системе водоснабжения могут являться:</w:t>
      </w:r>
    </w:p>
    <w:p w14:paraId="707E18AF" w14:textId="77777777" w:rsidR="00381FB0" w:rsidRPr="00C83B54" w:rsidRDefault="00381FB0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для объекта «Школа на 750 метс» - существующие водопроводные колодцы на водопроводной сети диаметром 250мм по ул. Артиллерийской.</w:t>
      </w:r>
    </w:p>
    <w:p w14:paraId="3085D861" w14:textId="77777777" w:rsidR="00381FB0" w:rsidRPr="00C83B54" w:rsidRDefault="00381FB0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для объекта «Многовартирный жилой дом со встроенными помещениями и подземной автостоянкой на 178 м/м» - существующие водопроводные колодцы на водопроводной сети диаметром 250мм по ул. Новой.</w:t>
      </w:r>
    </w:p>
    <w:p w14:paraId="19CABCCF" w14:textId="77777777" w:rsidR="00381FB0" w:rsidRPr="00C83B54" w:rsidRDefault="00381FB0" w:rsidP="00EC20BD">
      <w:pPr>
        <w:overflowPunct/>
        <w:autoSpaceDE/>
        <w:autoSpaceDN/>
        <w:adjustRightInd/>
        <w:spacing w:after="160"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для объекта «Магазин» - существующие водопроводные колодцы на водопроводной сети диаметром 250мм по ул. Новой.</w:t>
      </w:r>
    </w:p>
    <w:p w14:paraId="11BA1430" w14:textId="77777777" w:rsidR="00090136" w:rsidRPr="00C83B54" w:rsidRDefault="00090136" w:rsidP="00EC20BD">
      <w:pPr>
        <w:overflowPunct/>
        <w:autoSpaceDE/>
        <w:autoSpaceDN/>
        <w:adjustRightInd/>
        <w:spacing w:after="160" w:line="240" w:lineRule="atLeast"/>
        <w:ind w:left="-284" w:firstLine="567"/>
        <w:textAlignment w:val="auto"/>
        <w:rPr>
          <w:rFonts w:ascii="Calibri" w:eastAsia="Calibri" w:hAnsi="Calibri"/>
          <w:color w:val="000000" w:themeColor="text1"/>
          <w:sz w:val="24"/>
          <w:szCs w:val="24"/>
          <w:lang w:eastAsia="en-US"/>
        </w:rPr>
      </w:pPr>
      <w:r w:rsidRPr="00C83B54">
        <w:rPr>
          <w:rFonts w:eastAsia="Calibri"/>
          <w:color w:val="000000" w:themeColor="text1"/>
          <w:sz w:val="24"/>
          <w:szCs w:val="24"/>
          <w:lang w:eastAsia="en-US"/>
        </w:rPr>
        <w:t>Наружное пожаротушение согла</w:t>
      </w:r>
      <w:r w:rsidR="00D979AC" w:rsidRPr="00C83B54">
        <w:rPr>
          <w:rFonts w:eastAsia="Calibri"/>
          <w:color w:val="000000" w:themeColor="text1"/>
          <w:sz w:val="24"/>
          <w:szCs w:val="24"/>
          <w:lang w:eastAsia="en-US"/>
        </w:rPr>
        <w:t>сно СП 8.13130.2020 составляет 3</w:t>
      </w:r>
      <w:r w:rsidR="00EF310C" w:rsidRPr="00C83B54">
        <w:rPr>
          <w:rFonts w:eastAsia="Calibri"/>
          <w:color w:val="000000" w:themeColor="text1"/>
          <w:sz w:val="24"/>
          <w:szCs w:val="24"/>
          <w:lang w:eastAsia="en-US"/>
        </w:rPr>
        <w:t>5</w:t>
      </w:r>
      <w:r w:rsidRPr="00C83B54">
        <w:rPr>
          <w:rFonts w:eastAsia="Calibri"/>
          <w:color w:val="000000" w:themeColor="text1"/>
          <w:sz w:val="24"/>
          <w:szCs w:val="24"/>
          <w:lang w:eastAsia="en-US"/>
        </w:rPr>
        <w:t xml:space="preserve"> л/с </w:t>
      </w:r>
    </w:p>
    <w:p w14:paraId="2AA537C0" w14:textId="77777777" w:rsidR="00090136" w:rsidRPr="00C83B54" w:rsidRDefault="00090136" w:rsidP="00EC20BD">
      <w:pPr>
        <w:overflowPunct/>
        <w:spacing w:line="240" w:lineRule="atLeast"/>
        <w:ind w:left="-284" w:right="142" w:firstLine="567"/>
        <w:jc w:val="both"/>
        <w:textAlignment w:val="auto"/>
        <w:rPr>
          <w:rFonts w:eastAsia="Calibri"/>
          <w:i/>
          <w:color w:val="000000" w:themeColor="text1"/>
          <w:sz w:val="24"/>
          <w:szCs w:val="24"/>
        </w:rPr>
      </w:pPr>
      <w:r w:rsidRPr="00C83B54">
        <w:rPr>
          <w:rFonts w:eastAsia="Calibri"/>
          <w:i/>
          <w:color w:val="000000" w:themeColor="text1"/>
          <w:sz w:val="24"/>
          <w:szCs w:val="24"/>
        </w:rPr>
        <w:t>Водоотведение</w:t>
      </w:r>
    </w:p>
    <w:p w14:paraId="1F589113" w14:textId="77777777" w:rsidR="00AB1D51" w:rsidRPr="00C83B54" w:rsidRDefault="00AB1D51" w:rsidP="00EC20BD">
      <w:pPr>
        <w:overflowPunct/>
        <w:spacing w:line="240" w:lineRule="atLeast"/>
        <w:ind w:left="-284" w:firstLine="567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Согласно тех. условий №101-18-13343 от 18.12.2023 водоотведение многоквартирного жилого комплекса Литер 1 с подземной стоянкой закрытого типа возможно от канализационной сети диаметром 600 мм по ул. Амурской.</w:t>
      </w:r>
    </w:p>
    <w:p w14:paraId="23C254F4" w14:textId="77777777" w:rsidR="00AB1D51" w:rsidRPr="00C83B54" w:rsidRDefault="00AB1D51" w:rsidP="00EC20BD">
      <w:pPr>
        <w:overflowPunct/>
        <w:spacing w:line="240" w:lineRule="atLeast"/>
        <w:ind w:left="-284" w:firstLine="567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Планируемая нагрузка водоотведение составляет 307,24 куб.м./сут в том числе:</w:t>
      </w:r>
    </w:p>
    <w:p w14:paraId="7141E051" w14:textId="77777777" w:rsidR="00EC20BD" w:rsidRPr="00C83B54" w:rsidRDefault="00EC20BD" w:rsidP="00EC20BD">
      <w:pPr>
        <w:overflowPunct/>
        <w:spacing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 </w:t>
      </w:r>
      <w:r w:rsidR="00AB1D51" w:rsidRPr="00C83B54">
        <w:rPr>
          <w:rFonts w:eastAsia="Calibri"/>
          <w:color w:val="000000" w:themeColor="text1"/>
          <w:sz w:val="24"/>
          <w:szCs w:val="24"/>
        </w:rPr>
        <w:t>- 111,46 куб.м./сут м</w:t>
      </w:r>
      <w:r w:rsidR="00926F41" w:rsidRPr="00C83B54">
        <w:rPr>
          <w:rFonts w:eastAsia="Calibri"/>
          <w:color w:val="000000" w:themeColor="text1"/>
          <w:sz w:val="24"/>
          <w:szCs w:val="24"/>
        </w:rPr>
        <w:t>ногоквартирный жилой комплекс с</w:t>
      </w:r>
      <w:r w:rsidR="00AB1D51" w:rsidRPr="00C83B54">
        <w:rPr>
          <w:rFonts w:eastAsia="Calibri"/>
          <w:color w:val="000000" w:themeColor="text1"/>
          <w:sz w:val="24"/>
          <w:szCs w:val="24"/>
        </w:rPr>
        <w:t xml:space="preserve"> по</w:t>
      </w:r>
      <w:r w:rsidR="00926F41" w:rsidRPr="00C83B54">
        <w:rPr>
          <w:rFonts w:eastAsia="Calibri"/>
          <w:color w:val="000000" w:themeColor="text1"/>
          <w:sz w:val="24"/>
          <w:szCs w:val="24"/>
        </w:rPr>
        <w:t>дземной стоянкой закрытого типа</w:t>
      </w:r>
      <w:r w:rsidR="00AB1D51" w:rsidRPr="00C83B54">
        <w:rPr>
          <w:rFonts w:eastAsia="Calibri"/>
          <w:color w:val="000000" w:themeColor="text1"/>
          <w:sz w:val="24"/>
          <w:szCs w:val="24"/>
        </w:rPr>
        <w:t xml:space="preserve"> (1)</w:t>
      </w:r>
    </w:p>
    <w:p w14:paraId="07476ECD" w14:textId="77777777" w:rsidR="00AB1D51" w:rsidRPr="00C83B54" w:rsidRDefault="00EC20BD" w:rsidP="00EC20BD">
      <w:pPr>
        <w:overflowPunct/>
        <w:spacing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 </w:t>
      </w:r>
      <w:r w:rsidR="00AB1D51" w:rsidRPr="00C83B54">
        <w:rPr>
          <w:rFonts w:eastAsia="Calibri"/>
          <w:color w:val="000000" w:themeColor="text1"/>
          <w:sz w:val="24"/>
          <w:szCs w:val="24"/>
        </w:rPr>
        <w:t>- 22,00 куб.м./сут школа на 750 мест (3)</w:t>
      </w:r>
    </w:p>
    <w:p w14:paraId="5A726D30" w14:textId="77777777" w:rsidR="00AB1D51" w:rsidRPr="00C83B54" w:rsidRDefault="00EC20BD" w:rsidP="00EC20BD">
      <w:pPr>
        <w:overflowPunct/>
        <w:spacing w:line="240" w:lineRule="atLeast"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  </w:t>
      </w:r>
      <w:r w:rsidR="00AB1D51" w:rsidRPr="00C83B54">
        <w:rPr>
          <w:rFonts w:eastAsia="Calibri"/>
          <w:color w:val="000000" w:themeColor="text1"/>
          <w:sz w:val="24"/>
          <w:szCs w:val="24"/>
        </w:rPr>
        <w:t>- 173,3 куб.м./сут Многоквартирный жилой дом со встроенными нежилыми помещениями и подземной автостоянкой на 178 м/м (4)</w:t>
      </w:r>
    </w:p>
    <w:p w14:paraId="72D3A58C" w14:textId="77777777" w:rsidR="00926F41" w:rsidRPr="00C83B54" w:rsidRDefault="00AB1D51" w:rsidP="00926F41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- 0,48 куб.м./сут магазин (5)</w:t>
      </w:r>
    </w:p>
    <w:p w14:paraId="3C82E744" w14:textId="77777777" w:rsidR="00BA0C8D" w:rsidRPr="00C83B54" w:rsidRDefault="00BA0C8D" w:rsidP="00BA0C8D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lastRenderedPageBreak/>
        <w:t xml:space="preserve">       Согласно информационного письма ООО «АКС» от 21.07.2025г. №101-18-5758 возможными точками подключеения к системе водоотведения могут являться:</w:t>
      </w:r>
    </w:p>
    <w:p w14:paraId="04EEFBD7" w14:textId="77777777" w:rsidR="00BA0C8D" w:rsidRPr="00C83B54" w:rsidRDefault="00BA0C8D" w:rsidP="00BA0C8D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- для объекта «Школа на 750 метс» - существующие канализационные колодцы на канализационной </w:t>
      </w:r>
      <w:r w:rsidR="00B73A3B" w:rsidRPr="00C83B54">
        <w:rPr>
          <w:rFonts w:eastAsia="Calibri"/>
          <w:color w:val="000000" w:themeColor="text1"/>
          <w:sz w:val="24"/>
          <w:szCs w:val="24"/>
        </w:rPr>
        <w:t>сети диаметром 4</w:t>
      </w:r>
      <w:r w:rsidRPr="00C83B54">
        <w:rPr>
          <w:rFonts w:eastAsia="Calibri"/>
          <w:color w:val="000000" w:themeColor="text1"/>
          <w:sz w:val="24"/>
          <w:szCs w:val="24"/>
        </w:rPr>
        <w:t>50мм по ул. Артиллерийской.</w:t>
      </w:r>
    </w:p>
    <w:p w14:paraId="5F401C4E" w14:textId="77777777" w:rsidR="00BA0C8D" w:rsidRPr="00C83B54" w:rsidRDefault="00BA0C8D" w:rsidP="00BA0C8D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- для объекта «Многовартирный жилой дом со встроенными помещениями и подземной автостоянкой на 178 м/м» - существующие канализационные колодцы на </w:t>
      </w:r>
      <w:r w:rsidR="00B73A3B" w:rsidRPr="00C83B54">
        <w:rPr>
          <w:rFonts w:eastAsia="Calibri"/>
          <w:color w:val="000000" w:themeColor="text1"/>
          <w:sz w:val="24"/>
          <w:szCs w:val="24"/>
        </w:rPr>
        <w:t>канализационной сети диаметром 20</w:t>
      </w:r>
      <w:r w:rsidRPr="00C83B54">
        <w:rPr>
          <w:rFonts w:eastAsia="Calibri"/>
          <w:color w:val="000000" w:themeColor="text1"/>
          <w:sz w:val="24"/>
          <w:szCs w:val="24"/>
        </w:rPr>
        <w:t>0мм по ул. Новой.</w:t>
      </w:r>
    </w:p>
    <w:p w14:paraId="398AB4D4" w14:textId="77777777" w:rsidR="00BA0C8D" w:rsidRPr="00C83B54" w:rsidRDefault="00BA0C8D" w:rsidP="00BA0C8D">
      <w:pPr>
        <w:overflowPunct/>
        <w:spacing w:line="0" w:lineRule="atLeast"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- для объекта «Магазин» - существующие </w:t>
      </w:r>
      <w:r w:rsidR="00B73A3B" w:rsidRPr="00C83B54">
        <w:rPr>
          <w:rFonts w:eastAsia="Calibri"/>
          <w:color w:val="000000" w:themeColor="text1"/>
          <w:sz w:val="24"/>
          <w:szCs w:val="24"/>
        </w:rPr>
        <w:t>канализационные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 колодцы на</w:t>
      </w:r>
      <w:r w:rsidR="00B73A3B" w:rsidRPr="00C83B54">
        <w:rPr>
          <w:rFonts w:eastAsia="Calibri"/>
          <w:color w:val="000000" w:themeColor="text1"/>
          <w:sz w:val="24"/>
          <w:szCs w:val="24"/>
        </w:rPr>
        <w:t xml:space="preserve"> канализационной сети диаметром 60</w:t>
      </w:r>
      <w:r w:rsidRPr="00C83B54">
        <w:rPr>
          <w:rFonts w:eastAsia="Calibri"/>
          <w:color w:val="000000" w:themeColor="text1"/>
          <w:sz w:val="24"/>
          <w:szCs w:val="24"/>
        </w:rPr>
        <w:t xml:space="preserve">0мм по ул. </w:t>
      </w:r>
      <w:r w:rsidR="00B73A3B" w:rsidRPr="00C83B54">
        <w:rPr>
          <w:rFonts w:eastAsia="Calibri"/>
          <w:color w:val="000000" w:themeColor="text1"/>
          <w:sz w:val="24"/>
          <w:szCs w:val="24"/>
        </w:rPr>
        <w:t>Горького</w:t>
      </w:r>
      <w:r w:rsidRPr="00C83B54">
        <w:rPr>
          <w:rFonts w:eastAsia="Calibri"/>
          <w:color w:val="000000" w:themeColor="text1"/>
          <w:sz w:val="24"/>
          <w:szCs w:val="24"/>
        </w:rPr>
        <w:t>.</w:t>
      </w:r>
    </w:p>
    <w:p w14:paraId="1947F05A" w14:textId="77777777" w:rsidR="00090136" w:rsidRPr="00C83B54" w:rsidRDefault="00090136" w:rsidP="00AB1D51">
      <w:pPr>
        <w:overflowPunct/>
        <w:spacing w:line="0" w:lineRule="atLeast"/>
        <w:ind w:left="-284" w:firstLine="568"/>
        <w:jc w:val="both"/>
        <w:textAlignment w:val="auto"/>
        <w:rPr>
          <w:i/>
          <w:color w:val="000000" w:themeColor="text1"/>
          <w:sz w:val="24"/>
          <w:szCs w:val="24"/>
        </w:rPr>
      </w:pPr>
      <w:r w:rsidRPr="00C83B54">
        <w:rPr>
          <w:i/>
          <w:color w:val="000000" w:themeColor="text1"/>
          <w:sz w:val="24"/>
          <w:szCs w:val="24"/>
        </w:rPr>
        <w:t xml:space="preserve">Теплоснабжение </w:t>
      </w:r>
    </w:p>
    <w:p w14:paraId="77DC5D2C" w14:textId="77777777" w:rsidR="00090136" w:rsidRPr="00C83B54" w:rsidRDefault="00090136" w:rsidP="00D00B4D">
      <w:pPr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Температура наиболее холодной пятидневки, обеспеченностью 0.92 составляет - 33</w:t>
      </w:r>
      <w:r w:rsidRPr="00C83B54">
        <w:rPr>
          <w:color w:val="000000" w:themeColor="text1"/>
          <w:sz w:val="24"/>
          <w:szCs w:val="24"/>
          <w:vertAlign w:val="superscript"/>
        </w:rPr>
        <w:t>о</w:t>
      </w:r>
      <w:r w:rsidRPr="00C83B54">
        <w:rPr>
          <w:color w:val="000000" w:themeColor="text1"/>
          <w:sz w:val="24"/>
          <w:szCs w:val="24"/>
        </w:rPr>
        <w:t>С; продолжительность периода со среднесуточной температурой не более 8</w:t>
      </w:r>
      <w:r w:rsidRPr="00C83B54">
        <w:rPr>
          <w:color w:val="000000" w:themeColor="text1"/>
          <w:sz w:val="24"/>
          <w:szCs w:val="24"/>
          <w:vertAlign w:val="superscript"/>
        </w:rPr>
        <w:t>о</w:t>
      </w:r>
      <w:r w:rsidRPr="00C83B54">
        <w:rPr>
          <w:color w:val="000000" w:themeColor="text1"/>
          <w:sz w:val="24"/>
          <w:szCs w:val="24"/>
        </w:rPr>
        <w:t>С - 210сут; средняя температура воздуха, периода со среднесуточной температурой не более 8</w:t>
      </w:r>
      <w:r w:rsidRPr="00C83B54">
        <w:rPr>
          <w:color w:val="000000" w:themeColor="text1"/>
          <w:sz w:val="24"/>
          <w:szCs w:val="24"/>
          <w:vertAlign w:val="superscript"/>
        </w:rPr>
        <w:t>о</w:t>
      </w:r>
      <w:r w:rsidRPr="00C83B54">
        <w:rPr>
          <w:color w:val="000000" w:themeColor="text1"/>
          <w:sz w:val="24"/>
          <w:szCs w:val="24"/>
        </w:rPr>
        <w:t>С составляет - 10,7</w:t>
      </w:r>
      <w:r w:rsidR="00346C60" w:rsidRPr="00C83B54">
        <w:rPr>
          <w:color w:val="000000" w:themeColor="text1"/>
          <w:sz w:val="24"/>
          <w:szCs w:val="24"/>
        </w:rPr>
        <w:t xml:space="preserve"> </w:t>
      </w:r>
      <w:r w:rsidRPr="00C83B54">
        <w:rPr>
          <w:color w:val="000000" w:themeColor="text1"/>
          <w:sz w:val="24"/>
          <w:szCs w:val="24"/>
        </w:rPr>
        <w:t>град.С; средняя скорость ветра, за период со среднесуточной температурой воздуха не более 8</w:t>
      </w:r>
      <w:r w:rsidRPr="00C83B54">
        <w:rPr>
          <w:color w:val="000000" w:themeColor="text1"/>
          <w:sz w:val="24"/>
          <w:szCs w:val="24"/>
          <w:vertAlign w:val="superscript"/>
        </w:rPr>
        <w:t>о</w:t>
      </w:r>
      <w:r w:rsidRPr="00C83B54">
        <w:rPr>
          <w:color w:val="000000" w:themeColor="text1"/>
          <w:sz w:val="24"/>
          <w:szCs w:val="24"/>
        </w:rPr>
        <w:t>С - 2.0м/сек.</w:t>
      </w:r>
    </w:p>
    <w:p w14:paraId="5BEF4ED4" w14:textId="77777777" w:rsidR="00090136" w:rsidRPr="00C83B54" w:rsidRDefault="00090136" w:rsidP="00D00B4D">
      <w:pPr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Проект наружных сетей теплоснабжения разработан для наружной температуры воздуха -33°С.   </w:t>
      </w:r>
    </w:p>
    <w:p w14:paraId="06AFFFF3" w14:textId="77777777" w:rsidR="00077F27" w:rsidRPr="00C83B54" w:rsidRDefault="00077F27" w:rsidP="00077F27">
      <w:pPr>
        <w:overflowPunct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Согласно ТУ- ХО5АО000029 от 29 июня 2023, ТУ- ХО5АО000030 от 29 июня 2023, ТУ-ХО5АО000031 от 6 июля 2023 выданные АО “Амурские тепловые сети” на подключение к теплоснабжению многоквартирного жилого комплекса Литер 1 с подземной стоянкой закрытого типа.</w:t>
      </w:r>
    </w:p>
    <w:p w14:paraId="28FAB418" w14:textId="77777777" w:rsidR="00077F27" w:rsidRPr="00C83B54" w:rsidRDefault="00077F27" w:rsidP="00077F27">
      <w:pPr>
        <w:overflowPunct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Точка подключения – тепловая камера тепловой сети ООО «ГранТорг», проложенной к магазину по адресу: ул. Амурская, 311 и запитанная от тепловой камеры ТК-14Ц, тепломагистрали №1 ЦР.</w:t>
      </w:r>
    </w:p>
    <w:p w14:paraId="34DBB3A4" w14:textId="77777777" w:rsidR="00077F27" w:rsidRPr="00C83B54" w:rsidRDefault="00077F27" w:rsidP="00077F27">
      <w:pPr>
        <w:overflowPunct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Расчётная максимальная нагрузка составляет 6,6465 Гкал/час, в том числе:</w:t>
      </w:r>
    </w:p>
    <w:p w14:paraId="6B8779E2" w14:textId="77777777" w:rsidR="00077F27" w:rsidRPr="00C83B54" w:rsidRDefault="00EC20BD" w:rsidP="00EC20BD">
      <w:pPr>
        <w:overflowPunct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</w:t>
      </w:r>
      <w:r w:rsidR="00077F27" w:rsidRPr="00C83B54">
        <w:rPr>
          <w:rFonts w:eastAsia="Calibri"/>
          <w:color w:val="000000" w:themeColor="text1"/>
          <w:sz w:val="24"/>
          <w:szCs w:val="24"/>
        </w:rPr>
        <w:t>- 2,7578 Гкал/ч многоквартирный жилой комплекс с подземной стоянкой закрытого типа (1)</w:t>
      </w:r>
    </w:p>
    <w:p w14:paraId="475BD51A" w14:textId="77777777" w:rsidR="00077F27" w:rsidRPr="00C83B54" w:rsidRDefault="00EC20BD" w:rsidP="00EC20BD">
      <w:pPr>
        <w:overflowPunct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</w:t>
      </w:r>
      <w:r w:rsidR="00926F41" w:rsidRPr="00C83B54">
        <w:rPr>
          <w:rFonts w:eastAsia="Calibri"/>
          <w:color w:val="000000" w:themeColor="text1"/>
          <w:sz w:val="24"/>
          <w:szCs w:val="24"/>
        </w:rPr>
        <w:t xml:space="preserve">- 0,8997 Гкал/ч </w:t>
      </w:r>
      <w:r w:rsidR="00077F27" w:rsidRPr="00C83B54">
        <w:rPr>
          <w:rFonts w:eastAsia="Calibri"/>
          <w:color w:val="000000" w:themeColor="text1"/>
          <w:sz w:val="24"/>
          <w:szCs w:val="24"/>
        </w:rPr>
        <w:t>школа на 750 мест (3)</w:t>
      </w:r>
    </w:p>
    <w:p w14:paraId="290B25FB" w14:textId="77777777" w:rsidR="00077F27" w:rsidRPr="00C83B54" w:rsidRDefault="00EC20BD" w:rsidP="00EC20BD">
      <w:pPr>
        <w:overflowPunct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 xml:space="preserve">  </w:t>
      </w:r>
      <w:r w:rsidR="00077F27" w:rsidRPr="00C83B54">
        <w:rPr>
          <w:rFonts w:eastAsia="Calibri"/>
          <w:color w:val="000000" w:themeColor="text1"/>
          <w:sz w:val="24"/>
          <w:szCs w:val="24"/>
        </w:rPr>
        <w:t xml:space="preserve">- 2,869 Гкал/ч Многоквартирный жилой дом со встроенными нежилыми помещениями </w:t>
      </w:r>
      <w:r w:rsidR="00926F41" w:rsidRPr="00C83B54">
        <w:rPr>
          <w:rFonts w:eastAsia="Calibri"/>
          <w:color w:val="000000" w:themeColor="text1"/>
          <w:sz w:val="24"/>
          <w:szCs w:val="24"/>
        </w:rPr>
        <w:t xml:space="preserve">и подземной автостоянкой на </w:t>
      </w:r>
      <w:r w:rsidR="00077F27" w:rsidRPr="00C83B54">
        <w:rPr>
          <w:rFonts w:eastAsia="Calibri"/>
          <w:color w:val="000000" w:themeColor="text1"/>
          <w:sz w:val="24"/>
          <w:szCs w:val="24"/>
        </w:rPr>
        <w:t>178 м/м (4)</w:t>
      </w:r>
    </w:p>
    <w:p w14:paraId="2BBCD85D" w14:textId="77777777" w:rsidR="00077F27" w:rsidRPr="00C83B54" w:rsidRDefault="00077F27" w:rsidP="00EC20BD">
      <w:pPr>
        <w:overflowPunct/>
        <w:ind w:left="-284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- 0,12 Гкал/ч магазин (5)</w:t>
      </w:r>
    </w:p>
    <w:p w14:paraId="06C53AE2" w14:textId="77777777" w:rsidR="00B85309" w:rsidRPr="00C83B54" w:rsidRDefault="00B85309" w:rsidP="00B85309">
      <w:pPr>
        <w:overflowPunct/>
        <w:ind w:left="-284" w:firstLine="568"/>
        <w:jc w:val="both"/>
        <w:textAlignment w:val="auto"/>
        <w:rPr>
          <w:rFonts w:eastAsia="Calibri"/>
          <w:color w:val="000000" w:themeColor="text1"/>
          <w:sz w:val="24"/>
          <w:szCs w:val="24"/>
        </w:rPr>
      </w:pPr>
      <w:r w:rsidRPr="00C83B54">
        <w:rPr>
          <w:rFonts w:eastAsia="Calibri"/>
          <w:color w:val="000000" w:themeColor="text1"/>
          <w:sz w:val="24"/>
          <w:szCs w:val="24"/>
        </w:rPr>
        <w:t>На основании информационного письма СП «Амурские тепловые сети» от 18.07.2025г.№230-10/1923 подключение объектов (школа на 750 мест, многоквартирный жилой дом со встроенными нежилыми помещениями и подземной автостоянкой на 178 м/м/, магазин)  возможно от распределительной теплотрассы, проложенной по ул. Горького, между ул. Артиллерийская – Новая (в камерах ТК-141, ТК-140, ТК-139) запитанной от ТК-7Ц (ул. больничная-Горького) т/м №1 Центрального района</w:t>
      </w:r>
      <w:r w:rsidR="00ED4A9B" w:rsidRPr="00C83B54">
        <w:rPr>
          <w:rFonts w:eastAsia="Calibri"/>
          <w:color w:val="000000" w:themeColor="text1"/>
          <w:sz w:val="24"/>
          <w:szCs w:val="24"/>
        </w:rPr>
        <w:t>.</w:t>
      </w:r>
    </w:p>
    <w:p w14:paraId="5770B46F" w14:textId="77777777" w:rsidR="00090136" w:rsidRPr="00C83B54" w:rsidRDefault="00090136" w:rsidP="00077F27">
      <w:pPr>
        <w:overflowPunct/>
        <w:ind w:left="-284" w:firstLine="568"/>
        <w:jc w:val="both"/>
        <w:textAlignment w:val="auto"/>
        <w:rPr>
          <w:i/>
          <w:color w:val="000000" w:themeColor="text1"/>
          <w:sz w:val="24"/>
          <w:szCs w:val="24"/>
        </w:rPr>
      </w:pPr>
      <w:r w:rsidRPr="00C83B54">
        <w:rPr>
          <w:i/>
          <w:color w:val="000000" w:themeColor="text1"/>
          <w:sz w:val="24"/>
          <w:szCs w:val="24"/>
        </w:rPr>
        <w:t>Электроснабжение</w:t>
      </w:r>
    </w:p>
    <w:p w14:paraId="19C6F958" w14:textId="77777777" w:rsidR="0012637D" w:rsidRPr="00C83B54" w:rsidRDefault="0012637D" w:rsidP="00D00B4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На основании техни</w:t>
      </w:r>
      <w:r w:rsidR="00077F27" w:rsidRPr="00C83B54">
        <w:rPr>
          <w:color w:val="000000" w:themeColor="text1"/>
          <w:sz w:val="24"/>
          <w:szCs w:val="24"/>
        </w:rPr>
        <w:t>ческих условий от ООО АКС» от 07.12</w:t>
      </w:r>
      <w:r w:rsidRPr="00C83B54">
        <w:rPr>
          <w:color w:val="000000" w:themeColor="text1"/>
          <w:sz w:val="24"/>
          <w:szCs w:val="24"/>
        </w:rPr>
        <w:t>.2023г. №101-106-</w:t>
      </w:r>
      <w:r w:rsidR="00077F27" w:rsidRPr="00C83B54">
        <w:rPr>
          <w:color w:val="000000" w:themeColor="text1"/>
          <w:sz w:val="24"/>
          <w:szCs w:val="24"/>
        </w:rPr>
        <w:t>3532</w:t>
      </w:r>
      <w:r w:rsidRPr="00C83B54">
        <w:rPr>
          <w:color w:val="000000" w:themeColor="text1"/>
          <w:sz w:val="24"/>
          <w:szCs w:val="24"/>
        </w:rPr>
        <w:t xml:space="preserve"> </w:t>
      </w:r>
      <w:r w:rsidR="00077F27" w:rsidRPr="00C83B54">
        <w:rPr>
          <w:color w:val="000000" w:themeColor="text1"/>
          <w:sz w:val="24"/>
          <w:szCs w:val="24"/>
        </w:rPr>
        <w:t xml:space="preserve">точка присоединения </w:t>
      </w:r>
      <w:r w:rsidR="00B763FA" w:rsidRPr="00C83B54">
        <w:rPr>
          <w:color w:val="000000" w:themeColor="text1"/>
          <w:sz w:val="24"/>
          <w:szCs w:val="24"/>
        </w:rPr>
        <w:t>– элементы электрической сети организации, расположенные на кабельных наконечниках КЛ-10кВ Ф №26 ПС «Западная». Основной источник питания Ф №26 ПС «Западная». Резервный источник питания Ф №6 ПС «Западная».</w:t>
      </w:r>
      <w:r w:rsidR="002A79DC" w:rsidRPr="00C83B54">
        <w:rPr>
          <w:color w:val="000000" w:themeColor="text1"/>
          <w:sz w:val="24"/>
          <w:szCs w:val="24"/>
        </w:rPr>
        <w:t xml:space="preserve"> На основании</w:t>
      </w:r>
      <w:r w:rsidR="009C5F09" w:rsidRPr="00C83B54">
        <w:rPr>
          <w:color w:val="000000" w:themeColor="text1"/>
          <w:sz w:val="24"/>
          <w:szCs w:val="24"/>
        </w:rPr>
        <w:t>:</w:t>
      </w:r>
      <w:r w:rsidR="002A79DC" w:rsidRPr="00C83B54">
        <w:rPr>
          <w:color w:val="000000" w:themeColor="text1"/>
          <w:sz w:val="24"/>
          <w:szCs w:val="24"/>
        </w:rPr>
        <w:t xml:space="preserve"> информационного письма от 24.07.2025г. №101-106-5899 ООО «АКС» осуществлять электроснабжение возможно при условии строительства новых кабельных линий – 10 кВ строительства трансформаторной подстанции – 10/0.4 кВ, строите</w:t>
      </w:r>
      <w:r w:rsidR="009C5F09" w:rsidRPr="00C83B54">
        <w:rPr>
          <w:color w:val="000000" w:themeColor="text1"/>
          <w:sz w:val="24"/>
          <w:szCs w:val="24"/>
        </w:rPr>
        <w:t xml:space="preserve">льства кабельных линий -  0.4кВ; информационного письма АО «ДРСК» отт 03.10.2025г. №15-18/5282 присоединение к электрическим сетям АО «ДРСК» проектируемых объектов планируемых к размещению в квартале №10 г. Благовещенска, существует. </w:t>
      </w:r>
    </w:p>
    <w:p w14:paraId="0158517B" w14:textId="77777777" w:rsidR="00090136" w:rsidRPr="00C83B54" w:rsidRDefault="00090136" w:rsidP="00D00B4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Расчёт производится в соответствии с СП 256.1325800.2016 «Электроустановки жилых и общественных зданий. Правила проектирования и монтажа», в соответствии с заданным кол-вом квартир, лифтов, сантехнического и силового оборудования, а также систем дымоудаления и пожаротушения. Расчёт проводился только для нормального режима работы. </w:t>
      </w:r>
    </w:p>
    <w:p w14:paraId="343A8B1D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Ориентировочные электрические нагрузки зданий и сооружений:</w:t>
      </w:r>
    </w:p>
    <w:p w14:paraId="44F7B08D" w14:textId="77777777" w:rsidR="00077F27" w:rsidRPr="00C83B54" w:rsidRDefault="00B763FA" w:rsidP="00B763FA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lastRenderedPageBreak/>
        <w:t xml:space="preserve">- </w:t>
      </w:r>
      <w:r w:rsidR="00077F27" w:rsidRPr="00C83B54">
        <w:rPr>
          <w:color w:val="000000" w:themeColor="text1"/>
          <w:sz w:val="24"/>
          <w:szCs w:val="24"/>
        </w:rPr>
        <w:t xml:space="preserve">МЖД с встроенными административными помещениями и подземной автостоянкой литер №1 – 1122,9 кВт (по результатам </w:t>
      </w:r>
      <w:r w:rsidR="00926F41" w:rsidRPr="00C83B54">
        <w:rPr>
          <w:color w:val="000000" w:themeColor="text1"/>
          <w:sz w:val="24"/>
          <w:szCs w:val="24"/>
        </w:rPr>
        <w:t>расчёта</w:t>
      </w:r>
      <w:r w:rsidR="00077F27" w:rsidRPr="00C83B54">
        <w:rPr>
          <w:color w:val="000000" w:themeColor="text1"/>
          <w:sz w:val="24"/>
          <w:szCs w:val="24"/>
        </w:rPr>
        <w:t>, см. проект 23-2023-ИОС1.ГС, Северо-Западный институт проектирован</w:t>
      </w:r>
      <w:r w:rsidRPr="00C83B54">
        <w:rPr>
          <w:color w:val="000000" w:themeColor="text1"/>
          <w:sz w:val="24"/>
          <w:szCs w:val="24"/>
        </w:rPr>
        <w:t>ия).</w:t>
      </w:r>
      <w:r w:rsidR="00926F41" w:rsidRPr="00C83B54">
        <w:rPr>
          <w:color w:val="000000" w:themeColor="text1"/>
          <w:sz w:val="24"/>
          <w:szCs w:val="24"/>
        </w:rPr>
        <w:t xml:space="preserve"> </w:t>
      </w:r>
      <w:r w:rsidR="00077F27" w:rsidRPr="00C83B54">
        <w:rPr>
          <w:color w:val="000000" w:themeColor="text1"/>
          <w:sz w:val="24"/>
          <w:szCs w:val="24"/>
        </w:rPr>
        <w:t xml:space="preserve">Суммарная нагрузка на трансформаторную подстанцию №2 – 1122,9 кВт (по результатам </w:t>
      </w:r>
      <w:r w:rsidRPr="00C83B54">
        <w:rPr>
          <w:color w:val="000000" w:themeColor="text1"/>
          <w:sz w:val="24"/>
          <w:szCs w:val="24"/>
        </w:rPr>
        <w:t>расчёта</w:t>
      </w:r>
      <w:r w:rsidR="00077F27" w:rsidRPr="00C83B54">
        <w:rPr>
          <w:color w:val="000000" w:themeColor="text1"/>
          <w:sz w:val="24"/>
          <w:szCs w:val="24"/>
        </w:rPr>
        <w:t>, см. проект 23-2023-ИОС1.ГС, Северо-Западный институт проектирования).</w:t>
      </w:r>
    </w:p>
    <w:p w14:paraId="6D3CEE78" w14:textId="77777777" w:rsidR="00077F27" w:rsidRPr="00C83B54" w:rsidRDefault="00B763FA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</w:t>
      </w:r>
      <w:r w:rsidR="00077F27" w:rsidRPr="00C83B54">
        <w:rPr>
          <w:color w:val="000000" w:themeColor="text1"/>
          <w:sz w:val="24"/>
          <w:szCs w:val="24"/>
        </w:rPr>
        <w:t>Школа литер №3 – 437,5 кВт;</w:t>
      </w:r>
    </w:p>
    <w:p w14:paraId="559560A3" w14:textId="77777777" w:rsidR="00077F27" w:rsidRPr="00C83B54" w:rsidRDefault="00B763FA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</w:t>
      </w:r>
      <w:r w:rsidR="00077F27" w:rsidRPr="00C83B54">
        <w:rPr>
          <w:color w:val="000000" w:themeColor="text1"/>
          <w:sz w:val="24"/>
          <w:szCs w:val="24"/>
        </w:rPr>
        <w:t>МЖД литер №4 – 608 кВт;</w:t>
      </w:r>
    </w:p>
    <w:p w14:paraId="5EA92E8C" w14:textId="77777777" w:rsidR="00077F27" w:rsidRPr="00C83B54" w:rsidRDefault="00B763FA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</w:t>
      </w:r>
      <w:r w:rsidR="00077F27" w:rsidRPr="00C83B54">
        <w:rPr>
          <w:color w:val="000000" w:themeColor="text1"/>
          <w:sz w:val="24"/>
          <w:szCs w:val="24"/>
        </w:rPr>
        <w:t>Магазин литер №5 – 191 кВт;</w:t>
      </w:r>
    </w:p>
    <w:p w14:paraId="1B6B88D4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Нагрузка на объекты №3, №4, №5 является приблизительной и может быть изменена по результатам проектирования, как в большую, так и в меньшую сторону.</w:t>
      </w:r>
    </w:p>
    <w:p w14:paraId="076CE9F0" w14:textId="77777777" w:rsidR="00077F27" w:rsidRPr="00C83B54" w:rsidRDefault="00077F27" w:rsidP="00B763FA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Суммарная нагрузка на трансформаторную подстанцию №6 – 954 кВт (по результатам </w:t>
      </w:r>
      <w:r w:rsidR="00B763FA" w:rsidRPr="00C83B54">
        <w:rPr>
          <w:color w:val="000000" w:themeColor="text1"/>
          <w:sz w:val="24"/>
          <w:szCs w:val="24"/>
        </w:rPr>
        <w:t>расчёта</w:t>
      </w:r>
      <w:r w:rsidRPr="00C83B54">
        <w:rPr>
          <w:color w:val="000000" w:themeColor="text1"/>
          <w:sz w:val="24"/>
          <w:szCs w:val="24"/>
        </w:rPr>
        <w:t xml:space="preserve">, с </w:t>
      </w:r>
      <w:r w:rsidR="00B763FA" w:rsidRPr="00C83B54">
        <w:rPr>
          <w:color w:val="000000" w:themeColor="text1"/>
          <w:sz w:val="24"/>
          <w:szCs w:val="24"/>
        </w:rPr>
        <w:t>учётом</w:t>
      </w:r>
      <w:r w:rsidRPr="00C83B54">
        <w:rPr>
          <w:color w:val="000000" w:themeColor="text1"/>
          <w:sz w:val="24"/>
          <w:szCs w:val="24"/>
        </w:rPr>
        <w:t xml:space="preserve"> коэффициента несовпадения макс</w:t>
      </w:r>
      <w:r w:rsidR="00B763FA" w:rsidRPr="00C83B54">
        <w:rPr>
          <w:color w:val="000000" w:themeColor="text1"/>
          <w:sz w:val="24"/>
          <w:szCs w:val="24"/>
        </w:rPr>
        <w:t>имумов и коэффициентов спроса).</w:t>
      </w:r>
    </w:p>
    <w:p w14:paraId="78574326" w14:textId="77777777" w:rsidR="00077F27" w:rsidRPr="00C83B54" w:rsidRDefault="00926F41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Электрические </w:t>
      </w:r>
      <w:r w:rsidR="00077F27" w:rsidRPr="00C83B54">
        <w:rPr>
          <w:color w:val="000000" w:themeColor="text1"/>
          <w:sz w:val="24"/>
          <w:szCs w:val="24"/>
        </w:rPr>
        <w:t xml:space="preserve">нагрузки </w:t>
      </w:r>
      <w:r w:rsidR="00B763FA" w:rsidRPr="00C83B54">
        <w:rPr>
          <w:color w:val="000000" w:themeColor="text1"/>
          <w:sz w:val="24"/>
          <w:szCs w:val="24"/>
        </w:rPr>
        <w:t>приведённые</w:t>
      </w:r>
      <w:r w:rsidR="00077F27" w:rsidRPr="00C83B54">
        <w:rPr>
          <w:color w:val="000000" w:themeColor="text1"/>
          <w:sz w:val="24"/>
          <w:szCs w:val="24"/>
        </w:rPr>
        <w:t xml:space="preserve"> к шинам центра питания 10 кВ</w:t>
      </w:r>
    </w:p>
    <w:p w14:paraId="46B7F407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требуемая </w:t>
      </w:r>
      <w:r w:rsidR="00B763FA" w:rsidRPr="00C83B54">
        <w:rPr>
          <w:color w:val="000000" w:themeColor="text1"/>
          <w:sz w:val="24"/>
          <w:szCs w:val="24"/>
        </w:rPr>
        <w:t>расчётная</w:t>
      </w:r>
      <w:r w:rsidRPr="00C83B54">
        <w:rPr>
          <w:color w:val="000000" w:themeColor="text1"/>
          <w:sz w:val="24"/>
          <w:szCs w:val="24"/>
        </w:rPr>
        <w:t xml:space="preserve"> мощность составляет – 1122,9+954=2077 кВт;</w:t>
      </w:r>
    </w:p>
    <w:p w14:paraId="1A1987B0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требуемая категория электроснабжения в соответствии с п. 6.1 СП256.1325800.2016 – II (вторая);</w:t>
      </w:r>
    </w:p>
    <w:p w14:paraId="607727ED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требуемое напряжение – 10 кВ;</w:t>
      </w:r>
    </w:p>
    <w:p w14:paraId="5643A9C1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приблизительный коэффициент мощности – не менее 0,92.</w:t>
      </w:r>
    </w:p>
    <w:p w14:paraId="7CD43836" w14:textId="77777777" w:rsidR="00077F27" w:rsidRPr="00C83B54" w:rsidRDefault="00077F27" w:rsidP="00077F27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Планируется установка двух двухтрансформаторных подстанций 2х1250 и 2х1000 кВА.</w:t>
      </w:r>
    </w:p>
    <w:p w14:paraId="747D6D6B" w14:textId="77777777" w:rsidR="00077F27" w:rsidRPr="00C83B54" w:rsidRDefault="00077F27" w:rsidP="00EC20BD">
      <w:pPr>
        <w:spacing w:line="0" w:lineRule="atLeast"/>
        <w:ind w:left="-284" w:firstLine="568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Мощность трансформаторных подстанций может быть скорректирована и уточнена, при проектировании.</w:t>
      </w:r>
    </w:p>
    <w:p w14:paraId="0ADBA12E" w14:textId="77777777" w:rsidR="00090136" w:rsidRPr="00C83B54" w:rsidRDefault="00090136" w:rsidP="00D00B4D">
      <w:pPr>
        <w:overflowPunct/>
        <w:spacing w:line="0" w:lineRule="atLeast"/>
        <w:ind w:left="-284" w:firstLine="568"/>
        <w:jc w:val="both"/>
        <w:textAlignment w:val="auto"/>
        <w:rPr>
          <w:i/>
          <w:color w:val="000000" w:themeColor="text1"/>
          <w:sz w:val="24"/>
          <w:szCs w:val="24"/>
        </w:rPr>
      </w:pPr>
      <w:r w:rsidRPr="00C83B54">
        <w:rPr>
          <w:i/>
          <w:color w:val="000000" w:themeColor="text1"/>
          <w:sz w:val="24"/>
          <w:szCs w:val="24"/>
        </w:rPr>
        <w:t>Ливневая канализация</w:t>
      </w:r>
    </w:p>
    <w:p w14:paraId="26C30634" w14:textId="77777777" w:rsidR="00090136" w:rsidRPr="00C83B54" w:rsidRDefault="00090136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Согласно технических условий М</w:t>
      </w:r>
      <w:r w:rsidR="00B763FA" w:rsidRPr="00C83B54">
        <w:rPr>
          <w:color w:val="000000" w:themeColor="text1"/>
          <w:sz w:val="24"/>
          <w:szCs w:val="24"/>
        </w:rPr>
        <w:t>КП г. Благовещенска «ГСТК» от 29.11.2023г. №4362</w:t>
      </w:r>
      <w:r w:rsidRPr="00C83B54">
        <w:rPr>
          <w:color w:val="000000" w:themeColor="text1"/>
          <w:sz w:val="24"/>
          <w:szCs w:val="24"/>
        </w:rPr>
        <w:t xml:space="preserve"> </w:t>
      </w:r>
      <w:r w:rsidR="00B763FA" w:rsidRPr="00C83B54">
        <w:rPr>
          <w:color w:val="000000" w:themeColor="text1"/>
          <w:sz w:val="24"/>
          <w:szCs w:val="24"/>
        </w:rPr>
        <w:t>для обеспечения отвода ливневых/талых сточных вод необходимо предусмотреть следующие мероприятия:</w:t>
      </w:r>
    </w:p>
    <w:p w14:paraId="22D1BDFA" w14:textId="77777777" w:rsidR="00B763FA" w:rsidRPr="00C83B54" w:rsidRDefault="00B763FA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-1-ый вариант: строительство внутридворовой ливневой канализации с врезкой в ливневой коллектор, проходящий по ул. Горького;</w:t>
      </w:r>
    </w:p>
    <w:p w14:paraId="6371E56D" w14:textId="77777777" w:rsidR="00B763FA" w:rsidRPr="00C83B54" w:rsidRDefault="00B763FA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- 2-ой вариант: строительство внутридворовой ливневой канализации с врезкой в ливневой коллектор, проходящий по ул. Артиллерийской;</w:t>
      </w:r>
    </w:p>
    <w:p w14:paraId="237B7CFD" w14:textId="77777777" w:rsidR="00B763FA" w:rsidRPr="00C83B54" w:rsidRDefault="00B763FA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- 3-ий вариант: строительство внутридворовой ливневой канализации с врезкой в существующую ливневую канализацию на территории земельного участка с кадастровым номером 28:01:010010:389.</w:t>
      </w:r>
    </w:p>
    <w:p w14:paraId="5376A916" w14:textId="77777777" w:rsidR="00077F27" w:rsidRPr="00C83B54" w:rsidRDefault="00090136" w:rsidP="00EC20B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Отвод дождевых и талых вод с территории осуществляется по проездам, со сбросом в </w:t>
      </w:r>
      <w:r w:rsidR="00B763FA" w:rsidRPr="00C83B54">
        <w:rPr>
          <w:color w:val="000000" w:themeColor="text1"/>
          <w:sz w:val="24"/>
          <w:szCs w:val="24"/>
        </w:rPr>
        <w:t xml:space="preserve">запроектированную внутридворовую </w:t>
      </w:r>
      <w:r w:rsidRPr="00C83B54">
        <w:rPr>
          <w:color w:val="000000" w:themeColor="text1"/>
          <w:sz w:val="24"/>
          <w:szCs w:val="24"/>
        </w:rPr>
        <w:t xml:space="preserve">ливневую канализацию с врезкой в существующую ливневую канализацию по ул. </w:t>
      </w:r>
      <w:r w:rsidR="001C1EC0" w:rsidRPr="00C83B54">
        <w:rPr>
          <w:color w:val="000000" w:themeColor="text1"/>
          <w:sz w:val="24"/>
          <w:szCs w:val="24"/>
        </w:rPr>
        <w:t>Артиллерийской и ул.  Горького</w:t>
      </w:r>
      <w:r w:rsidRPr="00C83B54">
        <w:rPr>
          <w:color w:val="000000" w:themeColor="text1"/>
          <w:sz w:val="24"/>
          <w:szCs w:val="24"/>
        </w:rPr>
        <w:t xml:space="preserve">. </w:t>
      </w:r>
    </w:p>
    <w:p w14:paraId="0A418D28" w14:textId="77777777" w:rsidR="00090136" w:rsidRPr="00C83B54" w:rsidRDefault="00090136" w:rsidP="00D00B4D">
      <w:pPr>
        <w:overflowPunct/>
        <w:spacing w:line="0" w:lineRule="atLeast"/>
        <w:ind w:left="-284" w:firstLine="568"/>
        <w:jc w:val="both"/>
        <w:textAlignment w:val="auto"/>
        <w:rPr>
          <w:i/>
          <w:color w:val="000000" w:themeColor="text1"/>
          <w:sz w:val="24"/>
          <w:szCs w:val="24"/>
        </w:rPr>
      </w:pPr>
      <w:r w:rsidRPr="00C83B54">
        <w:rPr>
          <w:i/>
          <w:color w:val="000000" w:themeColor="text1"/>
          <w:sz w:val="24"/>
          <w:szCs w:val="24"/>
        </w:rPr>
        <w:t xml:space="preserve">Связь, телевидение </w:t>
      </w:r>
    </w:p>
    <w:p w14:paraId="0FD0FB0B" w14:textId="77777777" w:rsidR="00090136" w:rsidRPr="00C83B54" w:rsidRDefault="00090136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Проектом не предусмотрено размещение проводной телефонной связи. Территория находится в зоне доступа нескольких операторов сотовой связи.</w:t>
      </w:r>
    </w:p>
    <w:p w14:paraId="5F3BA1B9" w14:textId="77777777" w:rsidR="001C1EC0" w:rsidRPr="00C83B54" w:rsidRDefault="00090136" w:rsidP="00926F41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Проведение кабельных линий подключения сети «интернет» возможно на опорах освещения.</w:t>
      </w:r>
    </w:p>
    <w:p w14:paraId="0DB8100D" w14:textId="77777777" w:rsidR="00090136" w:rsidRPr="00C83B54" w:rsidRDefault="00090136" w:rsidP="00D00B4D">
      <w:pPr>
        <w:numPr>
          <w:ilvl w:val="0"/>
          <w:numId w:val="2"/>
        </w:numPr>
        <w:overflowPunct/>
        <w:ind w:left="-284" w:firstLine="568"/>
        <w:jc w:val="center"/>
        <w:textAlignment w:val="auto"/>
        <w:rPr>
          <w:rFonts w:eastAsia="Calibri"/>
          <w:b/>
          <w:color w:val="000000" w:themeColor="text1"/>
          <w:sz w:val="24"/>
          <w:szCs w:val="24"/>
          <w:lang w:eastAsia="en-US"/>
        </w:rPr>
      </w:pPr>
      <w:r w:rsidRPr="00C83B54">
        <w:rPr>
          <w:rFonts w:eastAsia="Calibri"/>
          <w:b/>
          <w:color w:val="000000" w:themeColor="text1"/>
          <w:sz w:val="24"/>
          <w:szCs w:val="24"/>
          <w:lang w:eastAsia="en-US"/>
        </w:rPr>
        <w:t>Информацию о размещении объектов капитального</w:t>
      </w:r>
    </w:p>
    <w:p w14:paraId="694C6E07" w14:textId="77777777" w:rsidR="00090136" w:rsidRPr="00C83B54" w:rsidRDefault="00090136" w:rsidP="00D00B4D">
      <w:pPr>
        <w:overflowPunct/>
        <w:spacing w:line="0" w:lineRule="atLeast"/>
        <w:ind w:left="-284" w:firstLine="568"/>
        <w:jc w:val="center"/>
        <w:textAlignment w:val="auto"/>
        <w:rPr>
          <w:rFonts w:ascii="TimesNewRomanPSMT" w:eastAsia="Calibri" w:hAnsi="TimesNewRomanPSMT" w:cs="TimesNewRomanPSMT"/>
          <w:b/>
          <w:color w:val="000000" w:themeColor="text1"/>
          <w:sz w:val="24"/>
          <w:szCs w:val="24"/>
          <w:lang w:eastAsia="en-US"/>
        </w:rPr>
      </w:pPr>
      <w:r w:rsidRPr="00C83B54">
        <w:rPr>
          <w:rFonts w:eastAsia="Calibri"/>
          <w:b/>
          <w:color w:val="000000" w:themeColor="text1"/>
          <w:sz w:val="24"/>
          <w:szCs w:val="24"/>
          <w:lang w:eastAsia="en-US"/>
        </w:rPr>
        <w:t>строительства федерального, регионального и местного значения.</w:t>
      </w:r>
    </w:p>
    <w:p w14:paraId="3426024C" w14:textId="77777777" w:rsidR="00892DEF" w:rsidRPr="00C83B54" w:rsidRDefault="001C1EC0" w:rsidP="00D00B4D">
      <w:pPr>
        <w:overflowPunct/>
        <w:spacing w:line="0" w:lineRule="atLeast"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Объекты капитального строительства федерального и регионального значения отсутствуют</w:t>
      </w:r>
      <w:r w:rsidR="00892DEF" w:rsidRPr="00C83B54">
        <w:rPr>
          <w:color w:val="000000" w:themeColor="text1"/>
          <w:sz w:val="24"/>
          <w:szCs w:val="24"/>
        </w:rPr>
        <w:t>.</w:t>
      </w:r>
    </w:p>
    <w:p w14:paraId="3132EBD6" w14:textId="77777777" w:rsidR="00090136" w:rsidRPr="00C83B54" w:rsidRDefault="00D00B4D" w:rsidP="00D00B4D">
      <w:pPr>
        <w:overflowPunct/>
        <w:ind w:left="-284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         </w:t>
      </w:r>
      <w:r w:rsidR="00090136" w:rsidRPr="00C83B54">
        <w:rPr>
          <w:color w:val="000000" w:themeColor="text1"/>
          <w:sz w:val="24"/>
          <w:szCs w:val="24"/>
        </w:rPr>
        <w:t xml:space="preserve"> В границах территории проектирования предусмотрено размещение объектов местного значения:</w:t>
      </w:r>
    </w:p>
    <w:p w14:paraId="098E3C80" w14:textId="77777777" w:rsidR="00090136" w:rsidRPr="00C83B54" w:rsidRDefault="00090136" w:rsidP="00D00B4D">
      <w:pPr>
        <w:overflowPunct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- в области образования (муниципальные объекты общедоступного и бесплатного образования (начального общего, основного общего, среднего (полного) общего образования, дошкольного образования)- </w:t>
      </w:r>
      <w:r w:rsidR="001C1EC0" w:rsidRPr="00C83B54">
        <w:rPr>
          <w:color w:val="000000" w:themeColor="text1"/>
          <w:sz w:val="24"/>
          <w:szCs w:val="24"/>
        </w:rPr>
        <w:t>школа на 750 мест.</w:t>
      </w:r>
    </w:p>
    <w:p w14:paraId="30B3A01E" w14:textId="77777777" w:rsidR="00DB5CE2" w:rsidRPr="00C83B54" w:rsidRDefault="00013CF4" w:rsidP="00D00B4D">
      <w:pPr>
        <w:overflowPunct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Сведения о плотности и параметрах застройки территории, необходимые для размещения объектов местного значения, приведены в п.2.2.</w:t>
      </w:r>
    </w:p>
    <w:p w14:paraId="7612596A" w14:textId="77777777" w:rsidR="00090136" w:rsidRPr="00C83B54" w:rsidRDefault="00090136" w:rsidP="00D00B4D">
      <w:pPr>
        <w:keepNext/>
        <w:numPr>
          <w:ilvl w:val="0"/>
          <w:numId w:val="2"/>
        </w:numPr>
        <w:overflowPunct/>
        <w:autoSpaceDE/>
        <w:autoSpaceDN/>
        <w:adjustRightInd/>
        <w:spacing w:line="0" w:lineRule="atLeast"/>
        <w:ind w:left="-284" w:firstLine="568"/>
        <w:jc w:val="center"/>
        <w:textAlignment w:val="auto"/>
        <w:outlineLvl w:val="1"/>
        <w:rPr>
          <w:b/>
          <w:color w:val="000000" w:themeColor="text1"/>
          <w:sz w:val="24"/>
          <w:szCs w:val="24"/>
          <w:lang w:eastAsia="x-none"/>
        </w:rPr>
      </w:pPr>
      <w:bookmarkStart w:id="0" w:name="_Toc533670106"/>
      <w:r w:rsidRPr="00C83B54">
        <w:rPr>
          <w:b/>
          <w:color w:val="000000" w:themeColor="text1"/>
          <w:sz w:val="24"/>
          <w:szCs w:val="24"/>
          <w:lang w:eastAsia="x-none"/>
        </w:rPr>
        <w:lastRenderedPageBreak/>
        <w:t>Положение об очерёдности планируемого развития территории содержащие этапы проектирования и строительства объектов капитального строительства.</w:t>
      </w:r>
    </w:p>
    <w:p w14:paraId="38FD3264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Предлагается поэтапная последовательность осуществления мероприятий, предусмотренных проектом планировки территории: </w:t>
      </w:r>
    </w:p>
    <w:p w14:paraId="6482FBF8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1. Проведение кадастровых работ – формирование земельных участков с постановкой их на государственный кадастровый учёт. </w:t>
      </w:r>
    </w:p>
    <w:p w14:paraId="10094A8A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Формирование земельных участков осуществляется в соответствии с главой I.1 Земельного кодекса Российской Федерации. Постановка сформированных земельных участков осуществляется в соответствии с Федеральным законом от 13.07.2015 № 218-ФЗ «О государственной регистрации недвижимости». </w:t>
      </w:r>
    </w:p>
    <w:p w14:paraId="4F7D43C2" w14:textId="77777777" w:rsidR="00875549" w:rsidRPr="00C83B54" w:rsidRDefault="00875549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2. Предоставление вновь сформированных земельных участков под предлагаемую проектом застройку. Предоставление земельных участков, находящихся в государственной или муниципальной собственности, касается только земельного участка ЗУ 3 (в случае реализации проекта в рамках комплексного развития ткрритории).</w:t>
      </w:r>
    </w:p>
    <w:p w14:paraId="139D4917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3. Разработка проектной документации по строительству зданий и сооружений, а также по строительству сетей и объектов инженерного обеспечения. </w:t>
      </w:r>
    </w:p>
    <w:p w14:paraId="1409A224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Проектная документация подготавливается на основании ст. 48 Градостроительного кодекса Российской Федерации в соответствии со сводами правил, строительными нормами и правилами, техническими регламентами. </w:t>
      </w:r>
    </w:p>
    <w:p w14:paraId="509E0E0D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4. Строительство планируемых объектов капитального строительства и их подключение к системе инженерных коммуникаций. </w:t>
      </w:r>
    </w:p>
    <w:p w14:paraId="5A8DF3CB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Строительство объектов капитального строительства осуществляется на основании разрешения на строительство, порядок выдачи которого предусмотрен ст. 51 Градостроительного кодекса Российской Федерации. </w:t>
      </w:r>
    </w:p>
    <w:p w14:paraId="12CEA23E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5. Ввод объектов капитального строительства и инженерных коммуникаций в эксплуатацию. </w:t>
      </w:r>
    </w:p>
    <w:p w14:paraId="1C32E2CB" w14:textId="77777777" w:rsidR="00090136" w:rsidRPr="00C83B54" w:rsidRDefault="00090136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Для введения в эксплуатацию объекта капитального строительства требуется получения соответствующего разрешения, порядок выдачи которого предусмотрен ст. 55 Градостроительного кодекса Российской Федерации.</w:t>
      </w:r>
    </w:p>
    <w:p w14:paraId="6733370C" w14:textId="77777777" w:rsidR="005C6AAF" w:rsidRPr="00C83B54" w:rsidRDefault="005C6AAF" w:rsidP="00D00B4D">
      <w:pPr>
        <w:overflowPunct/>
        <w:autoSpaceDE/>
        <w:autoSpaceDN/>
        <w:adjustRightInd/>
        <w:ind w:left="-284" w:firstLine="568"/>
        <w:jc w:val="both"/>
        <w:textAlignment w:val="auto"/>
        <w:rPr>
          <w:color w:val="000000" w:themeColor="text1"/>
          <w:sz w:val="24"/>
          <w:szCs w:val="24"/>
        </w:rPr>
      </w:pPr>
    </w:p>
    <w:p w14:paraId="32D3B521" w14:textId="115214DA" w:rsidR="005E53E1" w:rsidRPr="00C83B54" w:rsidRDefault="00B8119D" w:rsidP="00B8119D">
      <w:pPr>
        <w:overflowPunct/>
        <w:autoSpaceDE/>
        <w:autoSpaceDN/>
        <w:adjustRightInd/>
        <w:jc w:val="center"/>
        <w:textAlignment w:val="auto"/>
        <w:rPr>
          <w:b/>
          <w:color w:val="000000" w:themeColor="text1"/>
          <w:sz w:val="24"/>
          <w:szCs w:val="24"/>
        </w:rPr>
      </w:pPr>
      <w:r w:rsidRPr="00C83B54">
        <w:rPr>
          <w:b/>
          <w:color w:val="000000" w:themeColor="text1"/>
          <w:sz w:val="24"/>
          <w:szCs w:val="24"/>
        </w:rPr>
        <w:t>Этапы и сроки сноса существующих объектов капитального строительства</w:t>
      </w:r>
    </w:p>
    <w:p w14:paraId="7ED890CC" w14:textId="77777777" w:rsidR="00B8119D" w:rsidRPr="00C83B54" w:rsidRDefault="00B8119D" w:rsidP="00B8119D">
      <w:pPr>
        <w:overflowPunct/>
        <w:autoSpaceDE/>
        <w:autoSpaceDN/>
        <w:adjustRightInd/>
        <w:jc w:val="center"/>
        <w:textAlignment w:val="auto"/>
        <w:rPr>
          <w:b/>
          <w:color w:val="000000" w:themeColor="text1"/>
          <w:sz w:val="24"/>
          <w:szCs w:val="24"/>
        </w:rPr>
      </w:pPr>
    </w:p>
    <w:tbl>
      <w:tblPr>
        <w:tblW w:w="978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7513"/>
        <w:gridCol w:w="1417"/>
      </w:tblGrid>
      <w:tr w:rsidR="00B8119D" w:rsidRPr="00C83B54" w14:paraId="0796F6C0" w14:textId="77777777" w:rsidTr="00B8119D">
        <w:trPr>
          <w:cantSplit/>
          <w:trHeight w:val="1045"/>
        </w:trPr>
        <w:tc>
          <w:tcPr>
            <w:tcW w:w="851" w:type="dxa"/>
            <w:tcBorders>
              <w:bottom w:val="single" w:sz="4" w:space="0" w:color="auto"/>
            </w:tcBorders>
            <w:textDirection w:val="btLr"/>
          </w:tcPr>
          <w:p w14:paraId="5537CBD5" w14:textId="77777777" w:rsidR="00B8119D" w:rsidRPr="00C83B54" w:rsidRDefault="00B8119D" w:rsidP="00D7332B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№</w:t>
            </w:r>
          </w:p>
          <w:p w14:paraId="58938F9B" w14:textId="77777777" w:rsidR="00B8119D" w:rsidRPr="00C83B54" w:rsidRDefault="00B8119D" w:rsidP="00D7332B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Этапа строительства</w:t>
            </w:r>
          </w:p>
        </w:tc>
        <w:tc>
          <w:tcPr>
            <w:tcW w:w="7513" w:type="dxa"/>
            <w:tcBorders>
              <w:bottom w:val="single" w:sz="4" w:space="0" w:color="auto"/>
            </w:tcBorders>
            <w:shd w:val="pct5" w:color="auto" w:fill="auto"/>
          </w:tcPr>
          <w:p w14:paraId="2FF9165C" w14:textId="77777777" w:rsidR="00B8119D" w:rsidRPr="00C83B54" w:rsidRDefault="00B8119D" w:rsidP="00D7332B">
            <w:pPr>
              <w:jc w:val="center"/>
              <w:rPr>
                <w:b/>
                <w:color w:val="000000" w:themeColor="text1"/>
              </w:rPr>
            </w:pPr>
          </w:p>
          <w:p w14:paraId="01DB943A" w14:textId="77777777" w:rsidR="00B8119D" w:rsidRPr="00C83B54" w:rsidRDefault="00B8119D" w:rsidP="00D7332B">
            <w:pPr>
              <w:jc w:val="center"/>
              <w:rPr>
                <w:b/>
                <w:color w:val="000000" w:themeColor="text1"/>
              </w:rPr>
            </w:pPr>
          </w:p>
          <w:p w14:paraId="5FD22F83" w14:textId="77777777" w:rsidR="00B8119D" w:rsidRPr="00C83B54" w:rsidRDefault="00B8119D" w:rsidP="00D7332B">
            <w:pPr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Наименование</w:t>
            </w:r>
          </w:p>
          <w:p w14:paraId="1D75A882" w14:textId="77777777" w:rsidR="00B8119D" w:rsidRPr="00C83B54" w:rsidRDefault="00B8119D" w:rsidP="00D7332B">
            <w:pPr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5CE4DA1" w14:textId="77777777" w:rsidR="00B8119D" w:rsidRPr="00C83B54" w:rsidRDefault="00B8119D" w:rsidP="00D7332B">
            <w:pPr>
              <w:jc w:val="center"/>
              <w:rPr>
                <w:b/>
                <w:color w:val="000000" w:themeColor="text1"/>
              </w:rPr>
            </w:pPr>
          </w:p>
          <w:p w14:paraId="1685017E" w14:textId="77777777" w:rsidR="00B8119D" w:rsidRPr="00C83B54" w:rsidRDefault="00B8119D" w:rsidP="00B8119D">
            <w:pPr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Период сноса</w:t>
            </w:r>
          </w:p>
        </w:tc>
      </w:tr>
      <w:tr w:rsidR="001D4CAF" w:rsidRPr="00C83B54" w14:paraId="03BA4F17" w14:textId="77777777" w:rsidTr="00B8119D">
        <w:tc>
          <w:tcPr>
            <w:tcW w:w="851" w:type="dxa"/>
            <w:vMerge w:val="restart"/>
            <w:shd w:val="clear" w:color="auto" w:fill="D9D9D9"/>
            <w:textDirection w:val="btLr"/>
          </w:tcPr>
          <w:p w14:paraId="4584CB2A" w14:textId="77777777" w:rsidR="001D4CAF" w:rsidRPr="00C83B54" w:rsidRDefault="001D4CAF" w:rsidP="00B8119D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 xml:space="preserve">Первый этап </w:t>
            </w:r>
          </w:p>
        </w:tc>
        <w:tc>
          <w:tcPr>
            <w:tcW w:w="7513" w:type="dxa"/>
            <w:shd w:val="clear" w:color="auto" w:fill="D9D9D9"/>
          </w:tcPr>
          <w:p w14:paraId="1272D291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51/7</w:t>
            </w:r>
          </w:p>
        </w:tc>
        <w:tc>
          <w:tcPr>
            <w:tcW w:w="1417" w:type="dxa"/>
            <w:shd w:val="clear" w:color="auto" w:fill="D9D9D9"/>
          </w:tcPr>
          <w:p w14:paraId="5A04C304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3E64FA8B" w14:textId="77777777" w:rsidTr="001D4CAF">
        <w:trPr>
          <w:trHeight w:val="191"/>
        </w:trPr>
        <w:tc>
          <w:tcPr>
            <w:tcW w:w="851" w:type="dxa"/>
            <w:vMerge/>
            <w:shd w:val="clear" w:color="auto" w:fill="D9D9D9"/>
            <w:textDirection w:val="btLr"/>
          </w:tcPr>
          <w:p w14:paraId="1D78E8A5" w14:textId="77777777" w:rsidR="001D4CAF" w:rsidRPr="00C83B54" w:rsidRDefault="001D4CAF" w:rsidP="00D7332B">
            <w:pPr>
              <w:ind w:left="113" w:right="113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7513" w:type="dxa"/>
            <w:shd w:val="clear" w:color="auto" w:fill="D9D9D9"/>
          </w:tcPr>
          <w:p w14:paraId="4281B9C3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51/1</w:t>
            </w:r>
          </w:p>
        </w:tc>
        <w:tc>
          <w:tcPr>
            <w:tcW w:w="1417" w:type="dxa"/>
            <w:shd w:val="clear" w:color="auto" w:fill="D9D9D9"/>
          </w:tcPr>
          <w:p w14:paraId="05C0540C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752F38A6" w14:textId="77777777" w:rsidTr="00B8119D">
        <w:trPr>
          <w:trHeight w:val="210"/>
        </w:trPr>
        <w:tc>
          <w:tcPr>
            <w:tcW w:w="851" w:type="dxa"/>
            <w:vMerge/>
            <w:shd w:val="clear" w:color="auto" w:fill="D9D9D9"/>
          </w:tcPr>
          <w:p w14:paraId="42EC8A73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clear" w:color="auto" w:fill="D9D9D9"/>
          </w:tcPr>
          <w:p w14:paraId="07884375" w14:textId="77777777" w:rsidR="001D4CAF" w:rsidRPr="00C83B54" w:rsidRDefault="001D4CAF" w:rsidP="006369B7">
            <w:pPr>
              <w:jc w:val="both"/>
              <w:rPr>
                <w:color w:val="000000" w:themeColor="text1"/>
                <w:u w:val="single"/>
              </w:rPr>
            </w:pPr>
            <w:r w:rsidRPr="00C83B54">
              <w:rPr>
                <w:color w:val="000000" w:themeColor="text1"/>
              </w:rPr>
              <w:t>Многоквартирный дом, ул. Артиллерийская, д. 51в</w:t>
            </w:r>
          </w:p>
        </w:tc>
        <w:tc>
          <w:tcPr>
            <w:tcW w:w="1417" w:type="dxa"/>
            <w:shd w:val="clear" w:color="auto" w:fill="D9D9D9"/>
          </w:tcPr>
          <w:p w14:paraId="1190A5A4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35C242DD" w14:textId="77777777" w:rsidTr="00B8119D">
        <w:tc>
          <w:tcPr>
            <w:tcW w:w="851" w:type="dxa"/>
            <w:vMerge/>
            <w:shd w:val="clear" w:color="auto" w:fill="D9D9D9"/>
          </w:tcPr>
          <w:p w14:paraId="2F9D41B9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3EEF3524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Многоквартирный дом, ул. Артиллерийская, д. 53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79D6853C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6343D41F" w14:textId="77777777" w:rsidTr="00B8119D">
        <w:tc>
          <w:tcPr>
            <w:tcW w:w="851" w:type="dxa"/>
            <w:vMerge/>
            <w:shd w:val="clear" w:color="auto" w:fill="D9D9D9"/>
          </w:tcPr>
          <w:p w14:paraId="788BD9B2" w14:textId="77777777" w:rsidR="001D4CAF" w:rsidRPr="00C83B54" w:rsidRDefault="001D4CAF" w:rsidP="00D7332B">
            <w:pPr>
              <w:rPr>
                <w:b/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282B7175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Многоквартирный дом, ул. Артиллерийская, д. 53/1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25AC6FA5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072CB51A" w14:textId="77777777" w:rsidTr="00B8119D">
        <w:tc>
          <w:tcPr>
            <w:tcW w:w="851" w:type="dxa"/>
            <w:vMerge/>
            <w:shd w:val="clear" w:color="auto" w:fill="D9D9D9"/>
          </w:tcPr>
          <w:p w14:paraId="3C2D9888" w14:textId="77777777" w:rsidR="001D4CAF" w:rsidRPr="00C83B54" w:rsidRDefault="001D4CAF" w:rsidP="00D7332B">
            <w:pPr>
              <w:rPr>
                <w:b/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3C416921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Многоквартирный дом, ул. Артиллерийская, д. 53/2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346AFB05" w14:textId="77777777" w:rsidR="001D4CAF" w:rsidRPr="00C83B54" w:rsidRDefault="001D4CAF" w:rsidP="00D7332B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67A4248B" w14:textId="77777777" w:rsidTr="00B8119D">
        <w:tc>
          <w:tcPr>
            <w:tcW w:w="851" w:type="dxa"/>
            <w:vMerge/>
            <w:shd w:val="clear" w:color="auto" w:fill="D9D9D9"/>
          </w:tcPr>
          <w:p w14:paraId="592C6875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17B02B52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53/4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5C7AA1F5" w14:textId="77777777" w:rsidR="001D4CAF" w:rsidRPr="00C83B54" w:rsidRDefault="001D4CAF" w:rsidP="00D7332B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7E346CD8" w14:textId="77777777" w:rsidTr="00D7332B">
        <w:tc>
          <w:tcPr>
            <w:tcW w:w="851" w:type="dxa"/>
            <w:vMerge/>
            <w:shd w:val="clear" w:color="auto" w:fill="D9D9D9"/>
          </w:tcPr>
          <w:p w14:paraId="1F1AE1F5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655B3856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53/6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778D2E41" w14:textId="77777777" w:rsidR="001D4CAF" w:rsidRPr="00C83B54" w:rsidRDefault="001D4CAF" w:rsidP="00D7332B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4AD0C04E" w14:textId="77777777" w:rsidTr="00D7332B">
        <w:tc>
          <w:tcPr>
            <w:tcW w:w="851" w:type="dxa"/>
            <w:vMerge/>
            <w:shd w:val="clear" w:color="auto" w:fill="D9D9D9"/>
          </w:tcPr>
          <w:p w14:paraId="3C4096C6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14E510F6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53/9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32C8577A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58DD91AB" w14:textId="77777777" w:rsidTr="00D7332B">
        <w:tc>
          <w:tcPr>
            <w:tcW w:w="851" w:type="dxa"/>
            <w:vMerge/>
            <w:shd w:val="clear" w:color="auto" w:fill="D9D9D9"/>
          </w:tcPr>
          <w:p w14:paraId="456E5A22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3584B679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53/7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3F591DEB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546B06B8" w14:textId="77777777" w:rsidTr="00D7332B">
        <w:tc>
          <w:tcPr>
            <w:tcW w:w="851" w:type="dxa"/>
            <w:vMerge/>
            <w:shd w:val="clear" w:color="auto" w:fill="D9D9D9"/>
          </w:tcPr>
          <w:p w14:paraId="472A2A08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379B57BD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5D81B78A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18EDFB6F" w14:textId="77777777" w:rsidTr="00D7332B">
        <w:tc>
          <w:tcPr>
            <w:tcW w:w="851" w:type="dxa"/>
            <w:vMerge/>
            <w:shd w:val="clear" w:color="auto" w:fill="D9D9D9"/>
          </w:tcPr>
          <w:p w14:paraId="28ED95AA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3D9365E9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53/3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5AB97C9A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41927CC9" w14:textId="77777777" w:rsidTr="00D7332B">
        <w:tc>
          <w:tcPr>
            <w:tcW w:w="851" w:type="dxa"/>
            <w:vMerge/>
            <w:shd w:val="clear" w:color="auto" w:fill="D9D9D9"/>
          </w:tcPr>
          <w:p w14:paraId="7CD3A2D8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5E1B2A49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53320910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74B9765D" w14:textId="77777777" w:rsidTr="00D7332B">
        <w:tc>
          <w:tcPr>
            <w:tcW w:w="851" w:type="dxa"/>
            <w:vMerge/>
            <w:shd w:val="clear" w:color="auto" w:fill="D9D9D9"/>
          </w:tcPr>
          <w:p w14:paraId="2BC9F9EC" w14:textId="77777777" w:rsidR="001D4CAF" w:rsidRPr="00C83B54" w:rsidRDefault="001D4CAF" w:rsidP="00D7332B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7E859079" w14:textId="77777777" w:rsidR="001D4CAF" w:rsidRPr="00C83B54" w:rsidRDefault="001D4CAF" w:rsidP="006369B7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59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65046592" w14:textId="77777777" w:rsidR="001D4CAF" w:rsidRPr="00C83B54" w:rsidRDefault="001D4CAF" w:rsidP="00D7332B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073F83D5" w14:textId="77777777" w:rsidTr="00D7332B">
        <w:tc>
          <w:tcPr>
            <w:tcW w:w="851" w:type="dxa"/>
            <w:vMerge/>
            <w:shd w:val="clear" w:color="auto" w:fill="D9D9D9"/>
          </w:tcPr>
          <w:p w14:paraId="09FED64F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10704661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 61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3E48BB20" w14:textId="77777777" w:rsidR="001D4CAF" w:rsidRPr="00C83B54" w:rsidRDefault="001D4C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52DDA115" w14:textId="77777777" w:rsidTr="00D7332B">
        <w:tc>
          <w:tcPr>
            <w:tcW w:w="851" w:type="dxa"/>
            <w:vMerge/>
            <w:shd w:val="clear" w:color="auto" w:fill="D9D9D9"/>
          </w:tcPr>
          <w:p w14:paraId="2AB1479D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6E152594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гараж ул. Горького, д.296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3C4F8CE9" w14:textId="77777777" w:rsidR="001D4CAF" w:rsidRPr="00C83B54" w:rsidRDefault="001D4C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155CF2E3" w14:textId="77777777" w:rsidTr="00D7332B">
        <w:tc>
          <w:tcPr>
            <w:tcW w:w="851" w:type="dxa"/>
            <w:vMerge/>
            <w:shd w:val="clear" w:color="auto" w:fill="D9D9D9"/>
          </w:tcPr>
          <w:p w14:paraId="1B7985B0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200A695C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Горького, д.294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4A78BFA5" w14:textId="77777777" w:rsidR="001D4CAF" w:rsidRPr="00C83B54" w:rsidRDefault="001D4C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1CD880CB" w14:textId="77777777" w:rsidTr="00D7332B">
        <w:tc>
          <w:tcPr>
            <w:tcW w:w="851" w:type="dxa"/>
            <w:vMerge/>
            <w:shd w:val="clear" w:color="auto" w:fill="D9D9D9"/>
          </w:tcPr>
          <w:p w14:paraId="29DEAF0E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5EEE7597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Горького, д.294/1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7D2202F6" w14:textId="77777777" w:rsidR="001D4CAF" w:rsidRPr="00C83B54" w:rsidRDefault="001D4C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61B05AEB" w14:textId="77777777" w:rsidTr="00B8119D">
        <w:tc>
          <w:tcPr>
            <w:tcW w:w="851" w:type="dxa"/>
            <w:vMerge/>
            <w:tcBorders>
              <w:bottom w:val="single" w:sz="4" w:space="0" w:color="auto"/>
            </w:tcBorders>
            <w:shd w:val="clear" w:color="auto" w:fill="D9D9D9"/>
          </w:tcPr>
          <w:p w14:paraId="38D1B51A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tcBorders>
              <w:bottom w:val="single" w:sz="4" w:space="0" w:color="auto"/>
            </w:tcBorders>
            <w:shd w:val="clear" w:color="auto" w:fill="D9D9D9"/>
          </w:tcPr>
          <w:p w14:paraId="601D799D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Горького, д.292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65CF6DB3" w14:textId="77777777" w:rsidR="001D4CAF" w:rsidRPr="00C83B54" w:rsidRDefault="001D4C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1D4CAF" w:rsidRPr="00C83B54" w14:paraId="0EA611A2" w14:textId="77777777" w:rsidTr="001D4CAF">
        <w:trPr>
          <w:trHeight w:val="125"/>
        </w:trPr>
        <w:tc>
          <w:tcPr>
            <w:tcW w:w="851" w:type="dxa"/>
            <w:vMerge w:val="restart"/>
            <w:shd w:val="pct10" w:color="auto" w:fill="auto"/>
            <w:textDirection w:val="btLr"/>
          </w:tcPr>
          <w:p w14:paraId="459CE2FB" w14:textId="77777777" w:rsidR="001D4CAF" w:rsidRPr="00C83B54" w:rsidRDefault="001D4CAF" w:rsidP="001D4CAF">
            <w:pPr>
              <w:ind w:left="113" w:right="113"/>
              <w:jc w:val="center"/>
              <w:rPr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Второй этап строительства</w:t>
            </w:r>
          </w:p>
        </w:tc>
        <w:tc>
          <w:tcPr>
            <w:tcW w:w="7513" w:type="dxa"/>
            <w:shd w:val="pct10" w:color="auto" w:fill="auto"/>
          </w:tcPr>
          <w:p w14:paraId="2EBC8975" w14:textId="77777777" w:rsidR="001D4CAF" w:rsidRPr="00C83B54" w:rsidRDefault="001D4C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Горького, д.284</w:t>
            </w:r>
          </w:p>
        </w:tc>
        <w:tc>
          <w:tcPr>
            <w:tcW w:w="1417" w:type="dxa"/>
            <w:shd w:val="pct10" w:color="auto" w:fill="auto"/>
          </w:tcPr>
          <w:p w14:paraId="11F211EB" w14:textId="77777777" w:rsidR="001D4CAF" w:rsidRPr="00C83B54" w:rsidRDefault="005C6AAF" w:rsidP="005C6AAF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  <w:tr w:rsidR="001D4CAF" w:rsidRPr="00C83B54" w14:paraId="0300423C" w14:textId="77777777" w:rsidTr="00B8119D">
        <w:trPr>
          <w:trHeight w:val="266"/>
        </w:trPr>
        <w:tc>
          <w:tcPr>
            <w:tcW w:w="851" w:type="dxa"/>
            <w:vMerge/>
            <w:shd w:val="pct10" w:color="auto" w:fill="auto"/>
          </w:tcPr>
          <w:p w14:paraId="13FF1C3E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3CEB2654" w14:textId="77777777" w:rsidR="001D4CAF" w:rsidRPr="00C83B54" w:rsidRDefault="001D4CAF" w:rsidP="005C6A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 xml:space="preserve">Жилой дом, ул. </w:t>
            </w:r>
            <w:r w:rsidR="005C6AAF" w:rsidRPr="00C83B54">
              <w:rPr>
                <w:color w:val="000000" w:themeColor="text1"/>
              </w:rPr>
              <w:t>Новая, д.36</w:t>
            </w:r>
          </w:p>
        </w:tc>
        <w:tc>
          <w:tcPr>
            <w:tcW w:w="1417" w:type="dxa"/>
            <w:shd w:val="pct10" w:color="auto" w:fill="auto"/>
          </w:tcPr>
          <w:p w14:paraId="242A3A03" w14:textId="77777777" w:rsidR="001D4CAF" w:rsidRPr="00C83B54" w:rsidRDefault="005C6AAF" w:rsidP="001D4CAF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  <w:tr w:rsidR="001D4CAF" w:rsidRPr="00C83B54" w14:paraId="7763D2F9" w14:textId="77777777" w:rsidTr="001D4CAF">
        <w:trPr>
          <w:trHeight w:val="261"/>
        </w:trPr>
        <w:tc>
          <w:tcPr>
            <w:tcW w:w="851" w:type="dxa"/>
            <w:vMerge/>
            <w:shd w:val="pct10" w:color="auto" w:fill="auto"/>
          </w:tcPr>
          <w:p w14:paraId="3BF9B3AA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756E5F9E" w14:textId="77777777" w:rsidR="001D4CAF" w:rsidRPr="00C83B54" w:rsidRDefault="005C6A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Новая, д.34</w:t>
            </w:r>
          </w:p>
        </w:tc>
        <w:tc>
          <w:tcPr>
            <w:tcW w:w="1417" w:type="dxa"/>
            <w:shd w:val="pct10" w:color="auto" w:fill="auto"/>
          </w:tcPr>
          <w:p w14:paraId="26571F98" w14:textId="77777777" w:rsidR="001D4CAF" w:rsidRPr="00C83B54" w:rsidRDefault="005C6A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</w:t>
            </w:r>
            <w:r w:rsidR="001D4CAF" w:rsidRPr="00C83B54">
              <w:rPr>
                <w:color w:val="000000" w:themeColor="text1"/>
              </w:rPr>
              <w:t>2</w:t>
            </w:r>
            <w:r w:rsidRPr="00C83B54">
              <w:rPr>
                <w:color w:val="000000" w:themeColor="text1"/>
              </w:rPr>
              <w:t>033</w:t>
            </w:r>
          </w:p>
        </w:tc>
      </w:tr>
      <w:tr w:rsidR="001D4CAF" w:rsidRPr="00C83B54" w14:paraId="30508B98" w14:textId="77777777" w:rsidTr="001D4CAF">
        <w:trPr>
          <w:trHeight w:val="179"/>
        </w:trPr>
        <w:tc>
          <w:tcPr>
            <w:tcW w:w="851" w:type="dxa"/>
            <w:vMerge/>
            <w:shd w:val="pct10" w:color="auto" w:fill="auto"/>
          </w:tcPr>
          <w:p w14:paraId="4BA1829B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0E1C60BC" w14:textId="77777777" w:rsidR="001D4CAF" w:rsidRPr="00C83B54" w:rsidRDefault="005C6A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Многоквартирный дом, ул. Новая, д.30</w:t>
            </w:r>
          </w:p>
        </w:tc>
        <w:tc>
          <w:tcPr>
            <w:tcW w:w="1417" w:type="dxa"/>
            <w:shd w:val="pct10" w:color="auto" w:fill="auto"/>
          </w:tcPr>
          <w:p w14:paraId="71B7B967" w14:textId="77777777" w:rsidR="001D4CAF" w:rsidRPr="00C83B54" w:rsidRDefault="005C6A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  <w:tr w:rsidR="001D4CAF" w:rsidRPr="00C83B54" w14:paraId="2D3A0077" w14:textId="77777777" w:rsidTr="001D4CAF">
        <w:trPr>
          <w:trHeight w:val="179"/>
        </w:trPr>
        <w:tc>
          <w:tcPr>
            <w:tcW w:w="851" w:type="dxa"/>
            <w:vMerge/>
            <w:shd w:val="pct10" w:color="auto" w:fill="auto"/>
          </w:tcPr>
          <w:p w14:paraId="1D0824B5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5C74E91A" w14:textId="77777777" w:rsidR="001D4CAF" w:rsidRPr="00C83B54" w:rsidRDefault="005C6A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Индивидуальный гараж и хозяйственное строение, у.   Новая,д.28</w:t>
            </w:r>
          </w:p>
        </w:tc>
        <w:tc>
          <w:tcPr>
            <w:tcW w:w="1417" w:type="dxa"/>
            <w:shd w:val="pct10" w:color="auto" w:fill="auto"/>
          </w:tcPr>
          <w:p w14:paraId="0C1F70E0" w14:textId="77777777" w:rsidR="001D4CAF" w:rsidRPr="00C83B54" w:rsidRDefault="005C6A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  <w:tr w:rsidR="001D4CAF" w:rsidRPr="00C83B54" w14:paraId="59CB50DE" w14:textId="77777777" w:rsidTr="001D4CAF">
        <w:trPr>
          <w:trHeight w:val="179"/>
        </w:trPr>
        <w:tc>
          <w:tcPr>
            <w:tcW w:w="851" w:type="dxa"/>
            <w:vMerge/>
            <w:shd w:val="pct10" w:color="auto" w:fill="auto"/>
          </w:tcPr>
          <w:p w14:paraId="2530ACD3" w14:textId="77777777" w:rsidR="001D4CAF" w:rsidRPr="00C83B54" w:rsidRDefault="001D4CAF" w:rsidP="001D4C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5762DB17" w14:textId="77777777" w:rsidR="001D4CAF" w:rsidRPr="00C83B54" w:rsidRDefault="005C6AAF" w:rsidP="001D4C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д.53/13</w:t>
            </w:r>
          </w:p>
        </w:tc>
        <w:tc>
          <w:tcPr>
            <w:tcW w:w="1417" w:type="dxa"/>
            <w:shd w:val="pct10" w:color="auto" w:fill="auto"/>
          </w:tcPr>
          <w:p w14:paraId="067BE34A" w14:textId="77777777" w:rsidR="001D4CAF" w:rsidRPr="00C83B54" w:rsidRDefault="005C6AAF" w:rsidP="001D4C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  <w:tr w:rsidR="005C6AAF" w:rsidRPr="00C83B54" w14:paraId="0C1ED431" w14:textId="77777777" w:rsidTr="001D4CAF">
        <w:trPr>
          <w:trHeight w:val="179"/>
        </w:trPr>
        <w:tc>
          <w:tcPr>
            <w:tcW w:w="851" w:type="dxa"/>
            <w:vMerge/>
            <w:shd w:val="pct10" w:color="auto" w:fill="auto"/>
          </w:tcPr>
          <w:p w14:paraId="67EA3D52" w14:textId="77777777" w:rsidR="005C6AAF" w:rsidRPr="00C83B54" w:rsidRDefault="005C6AAF" w:rsidP="005C6AAF">
            <w:pPr>
              <w:rPr>
                <w:color w:val="000000" w:themeColor="text1"/>
              </w:rPr>
            </w:pPr>
          </w:p>
        </w:tc>
        <w:tc>
          <w:tcPr>
            <w:tcW w:w="7513" w:type="dxa"/>
            <w:shd w:val="pct10" w:color="auto" w:fill="auto"/>
          </w:tcPr>
          <w:p w14:paraId="203F697A" w14:textId="77777777" w:rsidR="005C6AAF" w:rsidRPr="00C83B54" w:rsidRDefault="005C6AAF" w:rsidP="005C6AAF">
            <w:pPr>
              <w:jc w:val="both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дом, ул. Артиллерийская, д.53/11</w:t>
            </w:r>
          </w:p>
        </w:tc>
        <w:tc>
          <w:tcPr>
            <w:tcW w:w="1417" w:type="dxa"/>
            <w:shd w:val="pct10" w:color="auto" w:fill="auto"/>
          </w:tcPr>
          <w:p w14:paraId="3BBE3C5F" w14:textId="77777777" w:rsidR="005C6AAF" w:rsidRPr="00C83B54" w:rsidRDefault="005C6AAF" w:rsidP="005C6AAF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2028-2033</w:t>
            </w:r>
          </w:p>
        </w:tc>
      </w:tr>
    </w:tbl>
    <w:p w14:paraId="15BF20D0" w14:textId="77777777" w:rsidR="005E53E1" w:rsidRPr="00C83B54" w:rsidRDefault="00C5700C" w:rsidP="005C6AAF">
      <w:pPr>
        <w:tabs>
          <w:tab w:val="left" w:pos="1418"/>
        </w:tabs>
        <w:spacing w:before="240"/>
        <w:jc w:val="center"/>
        <w:outlineLvl w:val="1"/>
        <w:rPr>
          <w:rFonts w:eastAsia="Lucida Sans Unicode"/>
          <w:b/>
          <w:color w:val="000000" w:themeColor="text1"/>
          <w:kern w:val="2"/>
          <w:sz w:val="24"/>
          <w:szCs w:val="24"/>
          <w:lang w:eastAsia="ar-SA"/>
        </w:rPr>
      </w:pPr>
      <w:bookmarkStart w:id="1" w:name="_Toc96448484"/>
      <w:bookmarkStart w:id="2" w:name="_Toc61605514"/>
      <w:bookmarkStart w:id="3" w:name="_Toc61605402"/>
      <w:bookmarkStart w:id="4" w:name="_Hlk148791371"/>
      <w:bookmarkEnd w:id="0"/>
      <w:r w:rsidRPr="00C83B54">
        <w:rPr>
          <w:rFonts w:eastAsia="Lucida Sans Unicode"/>
          <w:b/>
          <w:color w:val="000000" w:themeColor="text1"/>
          <w:kern w:val="2"/>
          <w:sz w:val="24"/>
          <w:szCs w:val="24"/>
          <w:lang w:eastAsia="ar-SA"/>
        </w:rPr>
        <w:t>Этапы строительства, периоды проектирования и строительства, реконструкции объектов капитального строительства жилого, общественно-делового и иного назначения</w:t>
      </w:r>
      <w:bookmarkEnd w:id="1"/>
      <w:bookmarkEnd w:id="2"/>
      <w:bookmarkEnd w:id="3"/>
    </w:p>
    <w:tbl>
      <w:tblPr>
        <w:tblW w:w="1020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6379"/>
        <w:gridCol w:w="1559"/>
        <w:gridCol w:w="1417"/>
      </w:tblGrid>
      <w:tr w:rsidR="00C3788A" w:rsidRPr="00C83B54" w14:paraId="283F7D8C" w14:textId="77777777" w:rsidTr="006C46B4">
        <w:trPr>
          <w:cantSplit/>
          <w:trHeight w:val="1045"/>
        </w:trPr>
        <w:tc>
          <w:tcPr>
            <w:tcW w:w="851" w:type="dxa"/>
            <w:tcBorders>
              <w:bottom w:val="single" w:sz="4" w:space="0" w:color="auto"/>
            </w:tcBorders>
            <w:textDirection w:val="btLr"/>
          </w:tcPr>
          <w:p w14:paraId="605A8A33" w14:textId="77777777" w:rsidR="00C3788A" w:rsidRPr="00C83B54" w:rsidRDefault="00C3788A" w:rsidP="006C46B4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№</w:t>
            </w:r>
          </w:p>
          <w:p w14:paraId="0C74C10A" w14:textId="77777777" w:rsidR="00C3788A" w:rsidRPr="00C83B54" w:rsidRDefault="00C3788A" w:rsidP="006C46B4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Этапа строительства</w:t>
            </w:r>
          </w:p>
        </w:tc>
        <w:tc>
          <w:tcPr>
            <w:tcW w:w="6379" w:type="dxa"/>
            <w:tcBorders>
              <w:bottom w:val="single" w:sz="4" w:space="0" w:color="auto"/>
            </w:tcBorders>
            <w:shd w:val="pct5" w:color="auto" w:fill="auto"/>
          </w:tcPr>
          <w:p w14:paraId="761E4F6E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</w:p>
          <w:p w14:paraId="03DA3503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</w:p>
          <w:p w14:paraId="653065EA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Наименование</w:t>
            </w:r>
          </w:p>
          <w:p w14:paraId="0CC2BA32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14:paraId="256DD121" w14:textId="77777777" w:rsidR="00C3788A" w:rsidRPr="00C83B54" w:rsidRDefault="00C3788A" w:rsidP="006C46B4">
            <w:pPr>
              <w:ind w:left="34" w:hanging="34"/>
              <w:jc w:val="center"/>
              <w:rPr>
                <w:b/>
                <w:color w:val="000000" w:themeColor="text1"/>
              </w:rPr>
            </w:pPr>
          </w:p>
          <w:p w14:paraId="00FCA4FA" w14:textId="77777777" w:rsidR="00C3788A" w:rsidRPr="00C83B54" w:rsidRDefault="00C3788A" w:rsidP="006C46B4">
            <w:pPr>
              <w:ind w:left="34" w:hanging="34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Период проектирования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7751B0F5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</w:p>
          <w:p w14:paraId="13FE924E" w14:textId="77777777" w:rsidR="00C3788A" w:rsidRPr="00C83B54" w:rsidRDefault="00C3788A" w:rsidP="006C46B4">
            <w:pPr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Период строительства</w:t>
            </w:r>
          </w:p>
        </w:tc>
      </w:tr>
      <w:tr w:rsidR="005E53E1" w:rsidRPr="00C83B54" w14:paraId="0BFC40EC" w14:textId="77777777" w:rsidTr="006C46B4">
        <w:tc>
          <w:tcPr>
            <w:tcW w:w="851" w:type="dxa"/>
            <w:vMerge w:val="restart"/>
            <w:shd w:val="clear" w:color="auto" w:fill="D9D9D9"/>
            <w:textDirection w:val="btLr"/>
          </w:tcPr>
          <w:p w14:paraId="26C03B14" w14:textId="77777777" w:rsidR="005E53E1" w:rsidRPr="00C83B54" w:rsidRDefault="005E53E1" w:rsidP="006C46B4">
            <w:pPr>
              <w:ind w:left="113" w:right="113"/>
              <w:jc w:val="center"/>
              <w:rPr>
                <w:b/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Первый этап строительства</w:t>
            </w:r>
          </w:p>
        </w:tc>
        <w:tc>
          <w:tcPr>
            <w:tcW w:w="6379" w:type="dxa"/>
            <w:shd w:val="clear" w:color="auto" w:fill="D9D9D9"/>
          </w:tcPr>
          <w:p w14:paraId="37A7323A" w14:textId="77777777" w:rsidR="005E53E1" w:rsidRPr="00C83B54" w:rsidRDefault="005E53E1" w:rsidP="002F7F78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Жилой комплекс с подземной автостоянкой закрытого типа (Литер 1.1-1.4)</w:t>
            </w:r>
          </w:p>
        </w:tc>
        <w:tc>
          <w:tcPr>
            <w:tcW w:w="1559" w:type="dxa"/>
            <w:shd w:val="clear" w:color="auto" w:fill="D9D9D9"/>
          </w:tcPr>
          <w:p w14:paraId="243EAB3F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</w:t>
            </w:r>
          </w:p>
        </w:tc>
        <w:tc>
          <w:tcPr>
            <w:tcW w:w="1417" w:type="dxa"/>
            <w:shd w:val="clear" w:color="auto" w:fill="D9D9D9"/>
          </w:tcPr>
          <w:p w14:paraId="133C5101" w14:textId="77777777" w:rsidR="005E53E1" w:rsidRPr="00C83B54" w:rsidRDefault="001D4CAF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2026</w:t>
            </w:r>
            <w:r w:rsidR="005E53E1" w:rsidRPr="00C83B54">
              <w:rPr>
                <w:color w:val="000000" w:themeColor="text1"/>
              </w:rPr>
              <w:t>-2028</w:t>
            </w:r>
          </w:p>
        </w:tc>
      </w:tr>
      <w:tr w:rsidR="005E53E1" w:rsidRPr="00C83B54" w14:paraId="1F82C871" w14:textId="77777777" w:rsidTr="006C46B4">
        <w:tc>
          <w:tcPr>
            <w:tcW w:w="851" w:type="dxa"/>
            <w:vMerge/>
            <w:shd w:val="clear" w:color="auto" w:fill="D9D9D9"/>
            <w:textDirection w:val="btLr"/>
          </w:tcPr>
          <w:p w14:paraId="675361FE" w14:textId="77777777" w:rsidR="005E53E1" w:rsidRPr="00C83B54" w:rsidRDefault="005E53E1" w:rsidP="006C46B4">
            <w:pPr>
              <w:ind w:left="113" w:right="113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6379" w:type="dxa"/>
            <w:shd w:val="clear" w:color="auto" w:fill="D9D9D9"/>
          </w:tcPr>
          <w:p w14:paraId="04E33953" w14:textId="77777777" w:rsidR="005E53E1" w:rsidRPr="00C83B54" w:rsidRDefault="005E53E1" w:rsidP="002F7F78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Магазин (Литер 5)</w:t>
            </w:r>
          </w:p>
        </w:tc>
        <w:tc>
          <w:tcPr>
            <w:tcW w:w="1559" w:type="dxa"/>
            <w:shd w:val="clear" w:color="auto" w:fill="D9D9D9"/>
          </w:tcPr>
          <w:p w14:paraId="1C1AD5C9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2024</w:t>
            </w:r>
          </w:p>
        </w:tc>
        <w:tc>
          <w:tcPr>
            <w:tcW w:w="1417" w:type="dxa"/>
            <w:shd w:val="clear" w:color="auto" w:fill="D9D9D9"/>
          </w:tcPr>
          <w:p w14:paraId="4C882F13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2025-2026</w:t>
            </w:r>
          </w:p>
        </w:tc>
      </w:tr>
      <w:tr w:rsidR="005E53E1" w:rsidRPr="00C83B54" w14:paraId="5470606D" w14:textId="77777777" w:rsidTr="006C46B4">
        <w:trPr>
          <w:trHeight w:val="210"/>
        </w:trPr>
        <w:tc>
          <w:tcPr>
            <w:tcW w:w="851" w:type="dxa"/>
            <w:vMerge/>
            <w:shd w:val="clear" w:color="auto" w:fill="D9D9D9"/>
          </w:tcPr>
          <w:p w14:paraId="77505709" w14:textId="77777777" w:rsidR="005E53E1" w:rsidRPr="00C83B54" w:rsidRDefault="005E53E1" w:rsidP="006C46B4">
            <w:pPr>
              <w:rPr>
                <w:color w:val="000000" w:themeColor="text1"/>
              </w:rPr>
            </w:pPr>
          </w:p>
        </w:tc>
        <w:tc>
          <w:tcPr>
            <w:tcW w:w="6379" w:type="dxa"/>
            <w:shd w:val="clear" w:color="auto" w:fill="D9D9D9"/>
          </w:tcPr>
          <w:p w14:paraId="6027F91E" w14:textId="77777777" w:rsidR="005E53E1" w:rsidRPr="00C83B54" w:rsidRDefault="005E53E1" w:rsidP="006C46B4">
            <w:pPr>
              <w:jc w:val="center"/>
              <w:rPr>
                <w:color w:val="000000" w:themeColor="text1"/>
                <w:u w:val="single"/>
              </w:rPr>
            </w:pPr>
            <w:r w:rsidRPr="00C83B54">
              <w:rPr>
                <w:color w:val="000000" w:themeColor="text1"/>
              </w:rPr>
              <w:t>Объекты инженерной инфраструктуры (литер 2)</w:t>
            </w:r>
          </w:p>
        </w:tc>
        <w:tc>
          <w:tcPr>
            <w:tcW w:w="1559" w:type="dxa"/>
            <w:shd w:val="clear" w:color="auto" w:fill="D9D9D9"/>
          </w:tcPr>
          <w:p w14:paraId="788CCFAF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</w:t>
            </w:r>
          </w:p>
        </w:tc>
        <w:tc>
          <w:tcPr>
            <w:tcW w:w="1417" w:type="dxa"/>
            <w:shd w:val="clear" w:color="auto" w:fill="D9D9D9"/>
          </w:tcPr>
          <w:p w14:paraId="4D0859F8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2025-2028</w:t>
            </w:r>
          </w:p>
        </w:tc>
      </w:tr>
      <w:tr w:rsidR="005E53E1" w:rsidRPr="00C83B54" w14:paraId="72A0473B" w14:textId="77777777" w:rsidTr="006C46B4">
        <w:tc>
          <w:tcPr>
            <w:tcW w:w="851" w:type="dxa"/>
            <w:vMerge/>
            <w:shd w:val="clear" w:color="auto" w:fill="D9D9D9"/>
          </w:tcPr>
          <w:p w14:paraId="76300D8F" w14:textId="77777777" w:rsidR="005E53E1" w:rsidRPr="00C83B54" w:rsidRDefault="005E53E1" w:rsidP="006C46B4">
            <w:pPr>
              <w:rPr>
                <w:color w:val="000000" w:themeColor="text1"/>
              </w:rPr>
            </w:pPr>
          </w:p>
        </w:tc>
        <w:tc>
          <w:tcPr>
            <w:tcW w:w="6379" w:type="dxa"/>
            <w:tcBorders>
              <w:bottom w:val="single" w:sz="4" w:space="0" w:color="auto"/>
            </w:tcBorders>
            <w:shd w:val="clear" w:color="auto" w:fill="D9D9D9"/>
          </w:tcPr>
          <w:p w14:paraId="2C853098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 xml:space="preserve">Строительство внеплощадочных сетей </w:t>
            </w:r>
          </w:p>
          <w:p w14:paraId="0CA604A0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(в т.ч. по договорам тех присоединения)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D9D9D9"/>
          </w:tcPr>
          <w:p w14:paraId="580C1397" w14:textId="77777777" w:rsidR="005E53E1" w:rsidRPr="00C83B54" w:rsidRDefault="005E53E1" w:rsidP="006C46B4">
            <w:pPr>
              <w:jc w:val="center"/>
              <w:rPr>
                <w:color w:val="000000" w:themeColor="text1"/>
                <w:lang w:val="en-US"/>
              </w:rPr>
            </w:pPr>
            <w:r w:rsidRPr="00C83B54">
              <w:rPr>
                <w:color w:val="000000" w:themeColor="text1"/>
              </w:rPr>
              <w:t>202</w:t>
            </w:r>
            <w:r w:rsidR="001D4CAF" w:rsidRPr="00C83B54">
              <w:rPr>
                <w:color w:val="000000" w:themeColor="text1"/>
              </w:rPr>
              <w:t>5</w:t>
            </w:r>
            <w:r w:rsidR="004E0F04" w:rsidRPr="00C83B54">
              <w:rPr>
                <w:color w:val="000000" w:themeColor="text1"/>
                <w:lang w:val="en-US"/>
              </w:rPr>
              <w:t>-2026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62585ACD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</w:t>
            </w:r>
            <w:r w:rsidR="005C6AAF" w:rsidRPr="00C83B54">
              <w:rPr>
                <w:color w:val="000000" w:themeColor="text1"/>
              </w:rPr>
              <w:t>-2030</w:t>
            </w:r>
          </w:p>
        </w:tc>
      </w:tr>
      <w:tr w:rsidR="005E53E1" w:rsidRPr="00C83B54" w14:paraId="7726749E" w14:textId="77777777" w:rsidTr="00EF310C">
        <w:tc>
          <w:tcPr>
            <w:tcW w:w="851" w:type="dxa"/>
            <w:vMerge/>
            <w:shd w:val="clear" w:color="auto" w:fill="D9D9D9"/>
          </w:tcPr>
          <w:p w14:paraId="09D99DB2" w14:textId="77777777" w:rsidR="005E53E1" w:rsidRPr="00C83B54" w:rsidRDefault="005E53E1" w:rsidP="006C46B4">
            <w:pPr>
              <w:rPr>
                <w:b/>
                <w:color w:val="000000" w:themeColor="text1"/>
              </w:rPr>
            </w:pPr>
          </w:p>
        </w:tc>
        <w:tc>
          <w:tcPr>
            <w:tcW w:w="6379" w:type="dxa"/>
            <w:tcBorders>
              <w:bottom w:val="single" w:sz="4" w:space="0" w:color="auto"/>
            </w:tcBorders>
            <w:shd w:val="clear" w:color="auto" w:fill="D9D9D9"/>
          </w:tcPr>
          <w:p w14:paraId="7C83617E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Строительство внутриквартальных дорог и проездов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D9D9D9"/>
          </w:tcPr>
          <w:p w14:paraId="574028F1" w14:textId="77777777" w:rsidR="005E53E1" w:rsidRPr="00C83B54" w:rsidRDefault="005E53E1" w:rsidP="006C46B4">
            <w:pPr>
              <w:jc w:val="center"/>
              <w:rPr>
                <w:color w:val="000000" w:themeColor="text1"/>
                <w:lang w:val="en-US"/>
              </w:rPr>
            </w:pPr>
            <w:r w:rsidRPr="00C83B54">
              <w:rPr>
                <w:color w:val="000000" w:themeColor="text1"/>
              </w:rPr>
              <w:t>202</w:t>
            </w:r>
            <w:r w:rsidR="001D4CAF" w:rsidRPr="00C83B54">
              <w:rPr>
                <w:color w:val="000000" w:themeColor="text1"/>
              </w:rPr>
              <w:t>5</w:t>
            </w:r>
            <w:r w:rsidR="004E0F04" w:rsidRPr="00C83B54">
              <w:rPr>
                <w:color w:val="000000" w:themeColor="text1"/>
                <w:lang w:val="en-US"/>
              </w:rPr>
              <w:t>-2026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536F7D4A" w14:textId="77777777" w:rsidR="005E53E1" w:rsidRPr="00C83B54" w:rsidRDefault="005E53E1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2025</w:t>
            </w:r>
            <w:r w:rsidR="005C6AAF" w:rsidRPr="00C83B54">
              <w:rPr>
                <w:color w:val="000000" w:themeColor="text1"/>
              </w:rPr>
              <w:t>-2030</w:t>
            </w:r>
          </w:p>
        </w:tc>
      </w:tr>
      <w:tr w:rsidR="005E53E1" w:rsidRPr="00C83B54" w14:paraId="553304E3" w14:textId="77777777" w:rsidTr="00013CF4">
        <w:tc>
          <w:tcPr>
            <w:tcW w:w="851" w:type="dxa"/>
            <w:vMerge/>
            <w:shd w:val="clear" w:color="auto" w:fill="D9D9D9"/>
          </w:tcPr>
          <w:p w14:paraId="1954D174" w14:textId="77777777" w:rsidR="005E53E1" w:rsidRPr="00C83B54" w:rsidRDefault="005E53E1" w:rsidP="006C46B4">
            <w:pPr>
              <w:rPr>
                <w:b/>
                <w:color w:val="000000" w:themeColor="text1"/>
              </w:rPr>
            </w:pPr>
          </w:p>
        </w:tc>
        <w:tc>
          <w:tcPr>
            <w:tcW w:w="6379" w:type="dxa"/>
            <w:tcBorders>
              <w:bottom w:val="single" w:sz="4" w:space="0" w:color="auto"/>
            </w:tcBorders>
            <w:shd w:val="clear" w:color="auto" w:fill="D9D9D9"/>
          </w:tcPr>
          <w:p w14:paraId="65F412F3" w14:textId="77777777" w:rsidR="005E53E1" w:rsidRPr="00C83B54" w:rsidRDefault="005E53E1" w:rsidP="00013CF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Школа на 750 мест (Литер 3)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D9D9D9"/>
          </w:tcPr>
          <w:p w14:paraId="5F87DCE0" w14:textId="77777777" w:rsidR="005E53E1" w:rsidRPr="00C83B54" w:rsidRDefault="005E53E1" w:rsidP="00013CF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</w:t>
            </w:r>
            <w:r w:rsidR="001D4CAF" w:rsidRPr="00C83B54">
              <w:rPr>
                <w:color w:val="000000" w:themeColor="text1"/>
              </w:rPr>
              <w:t>6-2027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</w:tcPr>
          <w:p w14:paraId="7A316D17" w14:textId="77777777" w:rsidR="005E53E1" w:rsidRPr="00C83B54" w:rsidRDefault="005E53E1" w:rsidP="00013CF4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2025-2030</w:t>
            </w:r>
          </w:p>
        </w:tc>
      </w:tr>
      <w:tr w:rsidR="00013CF4" w:rsidRPr="00C83B54" w14:paraId="4603F854" w14:textId="77777777" w:rsidTr="006C46B4">
        <w:trPr>
          <w:trHeight w:val="291"/>
        </w:trPr>
        <w:tc>
          <w:tcPr>
            <w:tcW w:w="851" w:type="dxa"/>
            <w:vMerge w:val="restart"/>
            <w:shd w:val="pct10" w:color="auto" w:fill="auto"/>
            <w:textDirection w:val="btLr"/>
          </w:tcPr>
          <w:p w14:paraId="214F6A48" w14:textId="77777777" w:rsidR="00013CF4" w:rsidRPr="00C83B54" w:rsidRDefault="00013CF4" w:rsidP="006C46B4">
            <w:pPr>
              <w:ind w:left="113" w:right="113"/>
              <w:jc w:val="center"/>
              <w:rPr>
                <w:color w:val="000000" w:themeColor="text1"/>
              </w:rPr>
            </w:pPr>
            <w:r w:rsidRPr="00C83B54">
              <w:rPr>
                <w:b/>
                <w:color w:val="000000" w:themeColor="text1"/>
              </w:rPr>
              <w:t>Второй этап строительства</w:t>
            </w:r>
          </w:p>
        </w:tc>
        <w:tc>
          <w:tcPr>
            <w:tcW w:w="6379" w:type="dxa"/>
            <w:shd w:val="pct10" w:color="auto" w:fill="auto"/>
          </w:tcPr>
          <w:p w14:paraId="7EAD229F" w14:textId="77777777" w:rsidR="00013CF4" w:rsidRPr="00C83B54" w:rsidRDefault="00013CF4" w:rsidP="002F7F78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Многоквартирный жилой дом со встроенными нежилыми помещениями и подземной автостоянкой  (Литер 4)</w:t>
            </w:r>
          </w:p>
        </w:tc>
        <w:tc>
          <w:tcPr>
            <w:tcW w:w="1559" w:type="dxa"/>
            <w:shd w:val="pct10" w:color="auto" w:fill="auto"/>
          </w:tcPr>
          <w:p w14:paraId="53161F21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2027</w:t>
            </w:r>
          </w:p>
        </w:tc>
        <w:tc>
          <w:tcPr>
            <w:tcW w:w="1417" w:type="dxa"/>
            <w:shd w:val="pct10" w:color="auto" w:fill="auto"/>
          </w:tcPr>
          <w:p w14:paraId="12B50816" w14:textId="77777777" w:rsidR="00013CF4" w:rsidRPr="00C83B54" w:rsidRDefault="001D4CAF" w:rsidP="006C46B4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2028</w:t>
            </w:r>
            <w:r w:rsidR="005C6AAF" w:rsidRPr="00C83B54">
              <w:rPr>
                <w:color w:val="000000" w:themeColor="text1"/>
              </w:rPr>
              <w:t>-2033</w:t>
            </w:r>
          </w:p>
        </w:tc>
      </w:tr>
      <w:tr w:rsidR="00013CF4" w:rsidRPr="00C83B54" w14:paraId="7A662D0B" w14:textId="77777777" w:rsidTr="006C46B4">
        <w:trPr>
          <w:trHeight w:val="266"/>
        </w:trPr>
        <w:tc>
          <w:tcPr>
            <w:tcW w:w="851" w:type="dxa"/>
            <w:vMerge/>
            <w:shd w:val="pct10" w:color="auto" w:fill="auto"/>
          </w:tcPr>
          <w:p w14:paraId="215A7B2B" w14:textId="77777777" w:rsidR="00013CF4" w:rsidRPr="00C83B54" w:rsidRDefault="00013CF4" w:rsidP="006C46B4">
            <w:pPr>
              <w:rPr>
                <w:color w:val="000000" w:themeColor="text1"/>
              </w:rPr>
            </w:pPr>
          </w:p>
        </w:tc>
        <w:tc>
          <w:tcPr>
            <w:tcW w:w="6379" w:type="dxa"/>
            <w:shd w:val="pct10" w:color="auto" w:fill="auto"/>
          </w:tcPr>
          <w:p w14:paraId="2733F37E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Объекты инженерной инфраструктуры (литер 6)</w:t>
            </w:r>
          </w:p>
        </w:tc>
        <w:tc>
          <w:tcPr>
            <w:tcW w:w="1559" w:type="dxa"/>
            <w:shd w:val="pct10" w:color="auto" w:fill="auto"/>
          </w:tcPr>
          <w:p w14:paraId="0F10FE92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2027</w:t>
            </w:r>
          </w:p>
        </w:tc>
        <w:tc>
          <w:tcPr>
            <w:tcW w:w="1417" w:type="dxa"/>
            <w:shd w:val="pct10" w:color="auto" w:fill="auto"/>
          </w:tcPr>
          <w:p w14:paraId="1A02D9B1" w14:textId="77777777" w:rsidR="00013CF4" w:rsidRPr="00C83B54" w:rsidRDefault="001D4CAF" w:rsidP="006C46B4">
            <w:pPr>
              <w:jc w:val="center"/>
              <w:rPr>
                <w:bCs/>
                <w:color w:val="000000" w:themeColor="text1"/>
              </w:rPr>
            </w:pPr>
            <w:r w:rsidRPr="00C83B54">
              <w:rPr>
                <w:color w:val="000000" w:themeColor="text1"/>
              </w:rPr>
              <w:t>2028</w:t>
            </w:r>
            <w:r w:rsidR="005C6AAF" w:rsidRPr="00C83B54">
              <w:rPr>
                <w:color w:val="000000" w:themeColor="text1"/>
              </w:rPr>
              <w:t>-2033</w:t>
            </w:r>
          </w:p>
        </w:tc>
      </w:tr>
      <w:tr w:rsidR="00013CF4" w:rsidRPr="00C83B54" w14:paraId="173016D2" w14:textId="77777777" w:rsidTr="006C46B4">
        <w:trPr>
          <w:trHeight w:val="393"/>
        </w:trPr>
        <w:tc>
          <w:tcPr>
            <w:tcW w:w="851" w:type="dxa"/>
            <w:vMerge/>
            <w:shd w:val="pct10" w:color="auto" w:fill="auto"/>
          </w:tcPr>
          <w:p w14:paraId="3CDB05B8" w14:textId="77777777" w:rsidR="00013CF4" w:rsidRPr="00C83B54" w:rsidRDefault="00013CF4" w:rsidP="006C46B4">
            <w:pPr>
              <w:rPr>
                <w:color w:val="000000" w:themeColor="text1"/>
              </w:rPr>
            </w:pPr>
          </w:p>
        </w:tc>
        <w:tc>
          <w:tcPr>
            <w:tcW w:w="6379" w:type="dxa"/>
            <w:shd w:val="pct10" w:color="auto" w:fill="auto"/>
          </w:tcPr>
          <w:p w14:paraId="39772E19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Строительство внеплощадочных сетей</w:t>
            </w:r>
          </w:p>
          <w:p w14:paraId="2C304F26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 xml:space="preserve"> (в т.ч. по договорам тех присоединения)</w:t>
            </w:r>
          </w:p>
        </w:tc>
        <w:tc>
          <w:tcPr>
            <w:tcW w:w="1559" w:type="dxa"/>
            <w:shd w:val="pct10" w:color="auto" w:fill="auto"/>
          </w:tcPr>
          <w:p w14:paraId="54592504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2027</w:t>
            </w:r>
          </w:p>
        </w:tc>
        <w:tc>
          <w:tcPr>
            <w:tcW w:w="1417" w:type="dxa"/>
            <w:shd w:val="pct10" w:color="auto" w:fill="auto"/>
          </w:tcPr>
          <w:p w14:paraId="7AEDFDD7" w14:textId="77777777" w:rsidR="00013CF4" w:rsidRPr="00C83B54" w:rsidRDefault="001D4CAF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2028</w:t>
            </w:r>
            <w:r w:rsidR="005C6AAF" w:rsidRPr="00C83B54">
              <w:rPr>
                <w:color w:val="000000" w:themeColor="text1"/>
              </w:rPr>
              <w:t>-2033</w:t>
            </w:r>
          </w:p>
        </w:tc>
      </w:tr>
      <w:tr w:rsidR="00013CF4" w:rsidRPr="00C83B54" w14:paraId="4EC70F9C" w14:textId="77777777" w:rsidTr="006C46B4">
        <w:trPr>
          <w:trHeight w:val="303"/>
        </w:trPr>
        <w:tc>
          <w:tcPr>
            <w:tcW w:w="851" w:type="dxa"/>
            <w:vMerge/>
            <w:shd w:val="pct10" w:color="auto" w:fill="auto"/>
          </w:tcPr>
          <w:p w14:paraId="2AE8378E" w14:textId="77777777" w:rsidR="00013CF4" w:rsidRPr="00C83B54" w:rsidRDefault="00013CF4" w:rsidP="006C46B4">
            <w:pPr>
              <w:rPr>
                <w:color w:val="000000" w:themeColor="text1"/>
              </w:rPr>
            </w:pPr>
          </w:p>
        </w:tc>
        <w:tc>
          <w:tcPr>
            <w:tcW w:w="6379" w:type="dxa"/>
            <w:shd w:val="pct10" w:color="auto" w:fill="auto"/>
          </w:tcPr>
          <w:p w14:paraId="29A7FE15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Строительство внутриквартальных дорог и проездов</w:t>
            </w:r>
          </w:p>
        </w:tc>
        <w:tc>
          <w:tcPr>
            <w:tcW w:w="1559" w:type="dxa"/>
            <w:shd w:val="pct10" w:color="auto" w:fill="auto"/>
          </w:tcPr>
          <w:p w14:paraId="2CCB27A6" w14:textId="77777777" w:rsidR="00013CF4" w:rsidRPr="00C83B54" w:rsidRDefault="00013CF4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2027</w:t>
            </w:r>
          </w:p>
        </w:tc>
        <w:tc>
          <w:tcPr>
            <w:tcW w:w="1417" w:type="dxa"/>
            <w:shd w:val="pct10" w:color="auto" w:fill="auto"/>
          </w:tcPr>
          <w:p w14:paraId="08BCD1BE" w14:textId="77777777" w:rsidR="00013CF4" w:rsidRPr="00C83B54" w:rsidRDefault="005C6AAF" w:rsidP="006C46B4">
            <w:pPr>
              <w:jc w:val="center"/>
              <w:rPr>
                <w:color w:val="000000" w:themeColor="text1"/>
              </w:rPr>
            </w:pPr>
            <w:r w:rsidRPr="00C83B54">
              <w:rPr>
                <w:color w:val="000000" w:themeColor="text1"/>
              </w:rPr>
              <w:t>202</w:t>
            </w:r>
            <w:r w:rsidR="001D4CAF" w:rsidRPr="00C83B54">
              <w:rPr>
                <w:color w:val="000000" w:themeColor="text1"/>
              </w:rPr>
              <w:t>8</w:t>
            </w:r>
            <w:r w:rsidRPr="00C83B54">
              <w:rPr>
                <w:color w:val="000000" w:themeColor="text1"/>
              </w:rPr>
              <w:t>-2033</w:t>
            </w:r>
          </w:p>
        </w:tc>
      </w:tr>
    </w:tbl>
    <w:p w14:paraId="45AEA63E" w14:textId="77777777" w:rsidR="00C3788A" w:rsidRPr="00C83B54" w:rsidRDefault="008E766B" w:rsidP="00C5700C">
      <w:pPr>
        <w:pStyle w:val="afc"/>
        <w:widowControl w:val="0"/>
        <w:shd w:val="clear" w:color="auto" w:fill="FFFFFF"/>
        <w:suppressAutoHyphens/>
        <w:ind w:left="-426" w:firstLine="710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Очередность, этапы и технологическая последовательность производства основных видов строительно-монтажных работ отражается в проекте организации строительства.</w:t>
      </w:r>
    </w:p>
    <w:p w14:paraId="582C78CE" w14:textId="77777777" w:rsidR="00C5700C" w:rsidRPr="00C83B54" w:rsidRDefault="00C5700C" w:rsidP="00C5700C">
      <w:pPr>
        <w:pStyle w:val="afc"/>
        <w:widowControl w:val="0"/>
        <w:shd w:val="clear" w:color="auto" w:fill="FFFFFF"/>
        <w:suppressAutoHyphens/>
        <w:ind w:left="-426" w:firstLine="710"/>
        <w:jc w:val="both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 xml:space="preserve">Строительство улично-дорожной сети, объектов благоустройства </w:t>
      </w:r>
      <w:r w:rsidR="00C410B8" w:rsidRPr="00C83B54">
        <w:rPr>
          <w:color w:val="000000" w:themeColor="text1"/>
          <w:sz w:val="24"/>
          <w:szCs w:val="24"/>
        </w:rPr>
        <w:t>ведётся</w:t>
      </w:r>
      <w:r w:rsidRPr="00C83B54">
        <w:rPr>
          <w:color w:val="000000" w:themeColor="text1"/>
          <w:sz w:val="24"/>
          <w:szCs w:val="24"/>
        </w:rPr>
        <w:t xml:space="preserve"> параллельно строительству основных объектов, в таблице не отражено.</w:t>
      </w:r>
      <w:bookmarkEnd w:id="4"/>
    </w:p>
    <w:p w14:paraId="3D236056" w14:textId="77777777" w:rsidR="00090136" w:rsidRPr="00C83B54" w:rsidRDefault="00090136" w:rsidP="00C5700C">
      <w:pPr>
        <w:overflowPunct/>
        <w:spacing w:line="0" w:lineRule="atLeast"/>
        <w:ind w:left="-426" w:firstLine="710"/>
        <w:jc w:val="both"/>
        <w:textAlignment w:val="auto"/>
        <w:rPr>
          <w:color w:val="000000" w:themeColor="text1"/>
          <w:sz w:val="24"/>
          <w:szCs w:val="24"/>
        </w:rPr>
      </w:pPr>
      <w:r w:rsidRPr="00C83B54">
        <w:rPr>
          <w:color w:val="000000" w:themeColor="text1"/>
          <w:sz w:val="24"/>
          <w:szCs w:val="24"/>
        </w:rPr>
        <w:t>Проектом предлагается строительство объектов в несколько этапов и очередей. Очерёдность строительства и этапы строительства уточнить при рабочем проектировании каждого из объектов капитального строительства.</w:t>
      </w:r>
    </w:p>
    <w:p w14:paraId="1133937E" w14:textId="77777777" w:rsidR="005A7CFC" w:rsidRDefault="005A7CFC" w:rsidP="00D00B4D">
      <w:pPr>
        <w:ind w:left="-284" w:firstLine="568"/>
        <w:rPr>
          <w:color w:val="000000" w:themeColor="text1"/>
        </w:rPr>
      </w:pPr>
    </w:p>
    <w:p w14:paraId="603C49A9" w14:textId="77777777" w:rsidR="00C83B54" w:rsidRPr="00C83B54" w:rsidRDefault="00C83B54" w:rsidP="00C83B54"/>
    <w:p w14:paraId="2B55340A" w14:textId="77777777" w:rsidR="00C83B54" w:rsidRPr="00C83B54" w:rsidRDefault="00C83B54" w:rsidP="00C83B54"/>
    <w:p w14:paraId="46D2BF4A" w14:textId="77777777" w:rsidR="00C83B54" w:rsidRPr="00C83B54" w:rsidRDefault="00C83B54" w:rsidP="00C83B54"/>
    <w:p w14:paraId="32B3C05D" w14:textId="77777777" w:rsidR="00C83B54" w:rsidRPr="00C83B54" w:rsidRDefault="00C83B54" w:rsidP="00C83B54"/>
    <w:p w14:paraId="31B44F81" w14:textId="77777777" w:rsidR="00C83B54" w:rsidRPr="00C83B54" w:rsidRDefault="00C83B54" w:rsidP="00C83B54"/>
    <w:p w14:paraId="52130DC1" w14:textId="77777777" w:rsidR="00C83B54" w:rsidRPr="00C83B54" w:rsidRDefault="00C83B54" w:rsidP="00C83B54"/>
    <w:p w14:paraId="5F8C3AEF" w14:textId="77777777" w:rsidR="00C83B54" w:rsidRPr="00C83B54" w:rsidRDefault="00C83B54" w:rsidP="00C83B54"/>
    <w:p w14:paraId="099C392C" w14:textId="77777777" w:rsidR="00C83B54" w:rsidRDefault="00C83B54" w:rsidP="00C83B54">
      <w:pPr>
        <w:rPr>
          <w:color w:val="000000" w:themeColor="text1"/>
        </w:rPr>
      </w:pPr>
    </w:p>
    <w:p w14:paraId="36260A5E" w14:textId="77777777" w:rsidR="00C83B54" w:rsidRDefault="00C83B54" w:rsidP="00C83B54">
      <w:pPr>
        <w:rPr>
          <w:color w:val="000000" w:themeColor="text1"/>
        </w:rPr>
      </w:pPr>
    </w:p>
    <w:p w14:paraId="1DEE38FE" w14:textId="77777777" w:rsidR="00C83B54" w:rsidRDefault="00C83B54" w:rsidP="00C83B54">
      <w:pPr>
        <w:sectPr w:rsidR="00C83B54" w:rsidSect="00C83B54">
          <w:headerReference w:type="default" r:id="rId8"/>
          <w:footerReference w:type="default" r:id="rId9"/>
          <w:footerReference w:type="first" r:id="rId10"/>
          <w:pgSz w:w="11906" w:h="16838"/>
          <w:pgMar w:top="1134" w:right="850" w:bottom="1134" w:left="1701" w:header="851" w:footer="198" w:gutter="0"/>
          <w:pgNumType w:start="1"/>
          <w:cols w:space="720"/>
          <w:titlePg/>
          <w:docGrid w:linePitch="272"/>
        </w:sectPr>
      </w:pPr>
    </w:p>
    <w:p w14:paraId="03959E80" w14:textId="5D332AE6" w:rsidR="00C83B54" w:rsidRDefault="00F3305A" w:rsidP="00C83B54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37CCF2D" wp14:editId="1339FD68">
            <wp:simplePos x="0" y="0"/>
            <wp:positionH relativeFrom="column">
              <wp:posOffset>398960</wp:posOffset>
            </wp:positionH>
            <wp:positionV relativeFrom="paragraph">
              <wp:posOffset>-357382</wp:posOffset>
            </wp:positionV>
            <wp:extent cx="8393430" cy="5936615"/>
            <wp:effectExtent l="0" t="0" r="7620" b="6985"/>
            <wp:wrapNone/>
            <wp:docPr id="172195705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3430" cy="593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87EC86" w14:textId="77777777" w:rsidR="00F3305A" w:rsidRPr="00F3305A" w:rsidRDefault="00F3305A" w:rsidP="00F3305A"/>
    <w:p w14:paraId="019B5CBF" w14:textId="77777777" w:rsidR="00F3305A" w:rsidRPr="00F3305A" w:rsidRDefault="00F3305A" w:rsidP="00F3305A"/>
    <w:p w14:paraId="358EB299" w14:textId="77777777" w:rsidR="00F3305A" w:rsidRPr="00F3305A" w:rsidRDefault="00F3305A" w:rsidP="00F3305A"/>
    <w:p w14:paraId="78318F66" w14:textId="77777777" w:rsidR="00F3305A" w:rsidRPr="00F3305A" w:rsidRDefault="00F3305A" w:rsidP="00F3305A"/>
    <w:p w14:paraId="4C98AE58" w14:textId="77777777" w:rsidR="00F3305A" w:rsidRPr="00F3305A" w:rsidRDefault="00F3305A" w:rsidP="00F3305A"/>
    <w:p w14:paraId="7DFD6900" w14:textId="77777777" w:rsidR="00F3305A" w:rsidRPr="00F3305A" w:rsidRDefault="00F3305A" w:rsidP="00F3305A"/>
    <w:p w14:paraId="33BD8AEC" w14:textId="77777777" w:rsidR="00F3305A" w:rsidRPr="00F3305A" w:rsidRDefault="00F3305A" w:rsidP="00F3305A"/>
    <w:p w14:paraId="24EC5776" w14:textId="77777777" w:rsidR="00F3305A" w:rsidRPr="00F3305A" w:rsidRDefault="00F3305A" w:rsidP="00F3305A"/>
    <w:p w14:paraId="5C919296" w14:textId="77777777" w:rsidR="00F3305A" w:rsidRPr="00F3305A" w:rsidRDefault="00F3305A" w:rsidP="00F3305A"/>
    <w:p w14:paraId="4A883408" w14:textId="77777777" w:rsidR="00F3305A" w:rsidRPr="00F3305A" w:rsidRDefault="00F3305A" w:rsidP="00F3305A"/>
    <w:p w14:paraId="6796BC12" w14:textId="77777777" w:rsidR="00F3305A" w:rsidRPr="00F3305A" w:rsidRDefault="00F3305A" w:rsidP="00F3305A"/>
    <w:p w14:paraId="2235C153" w14:textId="77777777" w:rsidR="00F3305A" w:rsidRPr="00F3305A" w:rsidRDefault="00F3305A" w:rsidP="00F3305A"/>
    <w:p w14:paraId="3B57D912" w14:textId="77777777" w:rsidR="00F3305A" w:rsidRPr="00F3305A" w:rsidRDefault="00F3305A" w:rsidP="00F3305A"/>
    <w:p w14:paraId="19922516" w14:textId="77777777" w:rsidR="00F3305A" w:rsidRPr="00F3305A" w:rsidRDefault="00F3305A" w:rsidP="00F3305A"/>
    <w:p w14:paraId="6739B656" w14:textId="77777777" w:rsidR="00F3305A" w:rsidRPr="00F3305A" w:rsidRDefault="00F3305A" w:rsidP="00F3305A"/>
    <w:p w14:paraId="3AE87AFA" w14:textId="77777777" w:rsidR="00F3305A" w:rsidRPr="00F3305A" w:rsidRDefault="00F3305A" w:rsidP="00F3305A"/>
    <w:p w14:paraId="5CE9DEF0" w14:textId="77777777" w:rsidR="00F3305A" w:rsidRPr="00F3305A" w:rsidRDefault="00F3305A" w:rsidP="00F3305A"/>
    <w:p w14:paraId="78A5C11A" w14:textId="77777777" w:rsidR="00F3305A" w:rsidRPr="00F3305A" w:rsidRDefault="00F3305A" w:rsidP="00F3305A"/>
    <w:p w14:paraId="0844EA5F" w14:textId="77777777" w:rsidR="00F3305A" w:rsidRPr="00F3305A" w:rsidRDefault="00F3305A" w:rsidP="00F3305A"/>
    <w:p w14:paraId="69A95931" w14:textId="77777777" w:rsidR="00F3305A" w:rsidRPr="00F3305A" w:rsidRDefault="00F3305A" w:rsidP="00F3305A"/>
    <w:p w14:paraId="559AE5AB" w14:textId="77777777" w:rsidR="00F3305A" w:rsidRPr="00F3305A" w:rsidRDefault="00F3305A" w:rsidP="00F3305A"/>
    <w:p w14:paraId="1EE3E219" w14:textId="77777777" w:rsidR="00F3305A" w:rsidRPr="00F3305A" w:rsidRDefault="00F3305A" w:rsidP="00F3305A"/>
    <w:p w14:paraId="7DC57C01" w14:textId="77777777" w:rsidR="00F3305A" w:rsidRPr="00F3305A" w:rsidRDefault="00F3305A" w:rsidP="00F3305A"/>
    <w:p w14:paraId="74F0C1EF" w14:textId="77777777" w:rsidR="00F3305A" w:rsidRPr="00F3305A" w:rsidRDefault="00F3305A" w:rsidP="00F3305A"/>
    <w:p w14:paraId="4524249A" w14:textId="77777777" w:rsidR="00F3305A" w:rsidRPr="00F3305A" w:rsidRDefault="00F3305A" w:rsidP="00F3305A"/>
    <w:p w14:paraId="22C451E3" w14:textId="77777777" w:rsidR="00F3305A" w:rsidRPr="00F3305A" w:rsidRDefault="00F3305A" w:rsidP="00F3305A"/>
    <w:p w14:paraId="1A65A820" w14:textId="77777777" w:rsidR="00F3305A" w:rsidRPr="00F3305A" w:rsidRDefault="00F3305A" w:rsidP="00F3305A"/>
    <w:p w14:paraId="278668F9" w14:textId="77777777" w:rsidR="00F3305A" w:rsidRPr="00F3305A" w:rsidRDefault="00F3305A" w:rsidP="00F3305A"/>
    <w:p w14:paraId="4808945C" w14:textId="77777777" w:rsidR="00F3305A" w:rsidRPr="00F3305A" w:rsidRDefault="00F3305A" w:rsidP="00F3305A"/>
    <w:p w14:paraId="3AD34609" w14:textId="77777777" w:rsidR="00F3305A" w:rsidRPr="00F3305A" w:rsidRDefault="00F3305A" w:rsidP="00F3305A"/>
    <w:p w14:paraId="6D087B9D" w14:textId="77777777" w:rsidR="00F3305A" w:rsidRDefault="00F3305A" w:rsidP="00F3305A"/>
    <w:p w14:paraId="02676754" w14:textId="77777777" w:rsidR="00F3305A" w:rsidRPr="00F3305A" w:rsidRDefault="00F3305A" w:rsidP="00F3305A"/>
    <w:p w14:paraId="477345F3" w14:textId="77777777" w:rsidR="00F3305A" w:rsidRPr="00F3305A" w:rsidRDefault="00F3305A" w:rsidP="00F3305A"/>
    <w:p w14:paraId="7822ACDB" w14:textId="77777777" w:rsidR="00F3305A" w:rsidRDefault="00F3305A" w:rsidP="00F3305A"/>
    <w:p w14:paraId="060D3A8E" w14:textId="77777777" w:rsidR="00F3305A" w:rsidRDefault="00F3305A" w:rsidP="00F3305A"/>
    <w:p w14:paraId="040C92D5" w14:textId="77777777" w:rsidR="00F3305A" w:rsidRDefault="00F3305A" w:rsidP="00F3305A"/>
    <w:p w14:paraId="002EAC53" w14:textId="77777777" w:rsidR="00F3305A" w:rsidRDefault="00F3305A" w:rsidP="00F3305A"/>
    <w:p w14:paraId="5E5C3A6B" w14:textId="77777777" w:rsidR="00F3305A" w:rsidRDefault="00F3305A" w:rsidP="00F3305A">
      <w:pPr>
        <w:sectPr w:rsidR="00F3305A" w:rsidSect="00C83B54">
          <w:pgSz w:w="16838" w:h="11906" w:orient="landscape"/>
          <w:pgMar w:top="1701" w:right="1134" w:bottom="851" w:left="1134" w:header="851" w:footer="198" w:gutter="0"/>
          <w:pgNumType w:start="1"/>
          <w:cols w:space="720"/>
          <w:titlePg/>
          <w:docGrid w:linePitch="272"/>
        </w:sectPr>
      </w:pPr>
    </w:p>
    <w:p w14:paraId="1DEB6037" w14:textId="77777777" w:rsidR="00F3305A" w:rsidRDefault="00F3305A" w:rsidP="00F3305A"/>
    <w:p w14:paraId="5F5412D1" w14:textId="64D02D4B" w:rsidR="00D2579A" w:rsidRPr="00D2579A" w:rsidRDefault="00D2579A" w:rsidP="00D2579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Основная часть п</w:t>
      </w:r>
      <w:r w:rsidRPr="00D2579A">
        <w:rPr>
          <w:b/>
          <w:bCs/>
          <w:sz w:val="28"/>
          <w:szCs w:val="28"/>
        </w:rPr>
        <w:t>роект</w:t>
      </w:r>
      <w:r>
        <w:rPr>
          <w:b/>
          <w:bCs/>
          <w:sz w:val="28"/>
          <w:szCs w:val="28"/>
        </w:rPr>
        <w:t>а</w:t>
      </w:r>
      <w:r w:rsidRPr="00D2579A">
        <w:rPr>
          <w:b/>
          <w:bCs/>
          <w:sz w:val="28"/>
          <w:szCs w:val="28"/>
        </w:rPr>
        <w:t xml:space="preserve"> межевания территории.</w:t>
      </w:r>
    </w:p>
    <w:p w14:paraId="3762D097" w14:textId="77777777" w:rsidR="00D2579A" w:rsidRPr="00D2579A" w:rsidRDefault="00D2579A" w:rsidP="00D2579A">
      <w:pPr>
        <w:numPr>
          <w:ilvl w:val="0"/>
          <w:numId w:val="42"/>
        </w:numPr>
        <w:rPr>
          <w:b/>
          <w:sz w:val="28"/>
          <w:szCs w:val="28"/>
        </w:rPr>
      </w:pPr>
      <w:r w:rsidRPr="00D2579A">
        <w:rPr>
          <w:b/>
          <w:sz w:val="28"/>
          <w:szCs w:val="28"/>
          <w:shd w:val="clear" w:color="auto" w:fill="FFFFFF"/>
        </w:rPr>
        <w:t>Перечень и сведения о площади образуемых земельных участков, в том числе возможные способы их образования</w:t>
      </w:r>
    </w:p>
    <w:p w14:paraId="64E90393" w14:textId="135E9133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Границы застроенных участков определялись на основе фактического землепользования, с учетом градостроительных норм и правил, действовавших на период застройки.</w:t>
      </w:r>
    </w:p>
    <w:p w14:paraId="5A3B0C9F" w14:textId="77777777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Проектом межевания предусмотрено формирование новых земельных участков в соответствии с разрабатываемом проектом планировки.</w:t>
      </w:r>
    </w:p>
    <w:p w14:paraId="26601105" w14:textId="77777777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В соответствии с п. 1 пп. 2 статьи 39.28 Земельного кодекса Российской Федерации, перераспределение земель и (или) земельных участков, находящихся в государственной или муниципальной собственности, и земельных участков, находящихся в частной собственности, допускается случае перераспределение таких земель и (или)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вклинивания, вкрапливания, изломанности границ, чересполосицы при условии, что площадь земельных участков, находящихся в частной собственности, увеличивается в результате этого перераспределения не более чем до установленных предельных максимальных размеров земельных участков.</w:t>
      </w:r>
    </w:p>
    <w:p w14:paraId="4E79BDD0" w14:textId="77777777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Все образуемые земельные участки относятся к категории земель населенных пунктов.</w:t>
      </w:r>
    </w:p>
    <w:p w14:paraId="2F73BBF7" w14:textId="77777777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На основании проведенного анализа современного функционального использования территории приняты следующие проектные решения:</w:t>
      </w:r>
    </w:p>
    <w:p w14:paraId="05FEBFB0" w14:textId="77777777" w:rsidR="00D2579A" w:rsidRPr="00D2579A" w:rsidRDefault="00D2579A" w:rsidP="00D2579A">
      <w:pPr>
        <w:overflowPunct/>
        <w:ind w:firstLine="567"/>
        <w:jc w:val="both"/>
        <w:textAlignment w:val="auto"/>
        <w:rPr>
          <w:sz w:val="28"/>
          <w:szCs w:val="28"/>
        </w:rPr>
      </w:pPr>
    </w:p>
    <w:p w14:paraId="415F1EC9" w14:textId="2D0FBA8D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Подготовительный этап</w:t>
      </w:r>
      <w:r w:rsidRPr="00D2579A">
        <w:rPr>
          <w:sz w:val="28"/>
          <w:szCs w:val="28"/>
        </w:rPr>
        <w:t xml:space="preserve">.         </w:t>
      </w:r>
    </w:p>
    <w:p w14:paraId="792CCB4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Раздел земельных участков 28:01:010010:181, 28:01:010010:27, 28:01:010010:38, 28:01:010010:14, 28:01:010010:26, 28:01:010010:36, 28:01:010010:55, 28:01:010010:21, 28:01:010010:20 возможен после перехода права собственности от физических лиц в собственность компании-застройщика. </w:t>
      </w:r>
    </w:p>
    <w:p w14:paraId="46803159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После перехода права за земельный участок с кадастровым номером 28:01:010010:14 застройщику право аренды на земельный участок с кадастровым номером 28:01:010010:52 подлежит прекращению.</w:t>
      </w:r>
    </w:p>
    <w:p w14:paraId="64B290D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28:01:010010:180 на земельные участки 28:01:010010:180/1 (121 кв.м., ВРИ – предоставление коммунальных услуг), 28:01:010010:180/2 (1 кв.м., ВРИ – улично-дорожная сеть).</w:t>
      </w:r>
    </w:p>
    <w:p w14:paraId="316B9AE4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28:01:010010:180/1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22703B4" w14:textId="77777777" w:rsidTr="008F2928">
        <w:tc>
          <w:tcPr>
            <w:tcW w:w="1101" w:type="dxa"/>
            <w:vMerge w:val="restart"/>
            <w:vAlign w:val="center"/>
          </w:tcPr>
          <w:p w14:paraId="0821F04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90C7AC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ECF4F6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C26A3D7" w14:textId="77777777" w:rsidTr="008F2928">
        <w:tc>
          <w:tcPr>
            <w:tcW w:w="1101" w:type="dxa"/>
            <w:vMerge/>
            <w:vAlign w:val="center"/>
          </w:tcPr>
          <w:p w14:paraId="6DC5FAF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F38AE4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C8241E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2A028982" w14:textId="77777777" w:rsidTr="008F2928">
        <w:tc>
          <w:tcPr>
            <w:tcW w:w="1101" w:type="dxa"/>
          </w:tcPr>
          <w:p w14:paraId="01684B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913B9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454057.85</w:t>
            </w:r>
          </w:p>
        </w:tc>
        <w:tc>
          <w:tcPr>
            <w:tcW w:w="1701" w:type="dxa"/>
          </w:tcPr>
          <w:p w14:paraId="24D211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3284818.38</w:t>
            </w:r>
          </w:p>
        </w:tc>
      </w:tr>
      <w:tr w:rsidR="00D2579A" w:rsidRPr="00D2579A" w14:paraId="10277450" w14:textId="77777777" w:rsidTr="008F2928">
        <w:tc>
          <w:tcPr>
            <w:tcW w:w="1101" w:type="dxa"/>
          </w:tcPr>
          <w:p w14:paraId="3E6204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15D04A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454056.78</w:t>
            </w:r>
          </w:p>
        </w:tc>
        <w:tc>
          <w:tcPr>
            <w:tcW w:w="1701" w:type="dxa"/>
          </w:tcPr>
          <w:p w14:paraId="7887E34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3284826.51</w:t>
            </w:r>
          </w:p>
        </w:tc>
      </w:tr>
      <w:tr w:rsidR="00D2579A" w:rsidRPr="00D2579A" w14:paraId="33B51201" w14:textId="77777777" w:rsidTr="008F2928">
        <w:tc>
          <w:tcPr>
            <w:tcW w:w="1101" w:type="dxa"/>
          </w:tcPr>
          <w:p w14:paraId="54A5E0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A97EF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454050.65</w:t>
            </w:r>
          </w:p>
        </w:tc>
        <w:tc>
          <w:tcPr>
            <w:tcW w:w="1701" w:type="dxa"/>
          </w:tcPr>
          <w:p w14:paraId="31D0D62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3284825.65</w:t>
            </w:r>
          </w:p>
        </w:tc>
      </w:tr>
      <w:tr w:rsidR="00D2579A" w:rsidRPr="00D2579A" w14:paraId="1B4F6A1A" w14:textId="77777777" w:rsidTr="008F2928">
        <w:tc>
          <w:tcPr>
            <w:tcW w:w="1101" w:type="dxa"/>
          </w:tcPr>
          <w:p w14:paraId="448076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F5A40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454050.77</w:t>
            </w:r>
          </w:p>
        </w:tc>
        <w:tc>
          <w:tcPr>
            <w:tcW w:w="1701" w:type="dxa"/>
          </w:tcPr>
          <w:p w14:paraId="145852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3284824.94</w:t>
            </w:r>
          </w:p>
        </w:tc>
      </w:tr>
      <w:tr w:rsidR="00D2579A" w:rsidRPr="00D2579A" w14:paraId="20459C97" w14:textId="77777777" w:rsidTr="008F2928">
        <w:tc>
          <w:tcPr>
            <w:tcW w:w="1101" w:type="dxa"/>
          </w:tcPr>
          <w:p w14:paraId="50A62A9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1BC66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454041.78</w:t>
            </w:r>
          </w:p>
        </w:tc>
        <w:tc>
          <w:tcPr>
            <w:tcW w:w="1701" w:type="dxa"/>
          </w:tcPr>
          <w:p w14:paraId="03B05F5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3284823.73</w:t>
            </w:r>
          </w:p>
        </w:tc>
      </w:tr>
      <w:tr w:rsidR="00D2579A" w:rsidRPr="00D2579A" w14:paraId="43AB63B2" w14:textId="77777777" w:rsidTr="008F2928">
        <w:tc>
          <w:tcPr>
            <w:tcW w:w="1101" w:type="dxa"/>
          </w:tcPr>
          <w:p w14:paraId="299511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1701" w:type="dxa"/>
          </w:tcPr>
          <w:p w14:paraId="56CCD0E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454042.52</w:t>
            </w:r>
          </w:p>
        </w:tc>
        <w:tc>
          <w:tcPr>
            <w:tcW w:w="1701" w:type="dxa"/>
          </w:tcPr>
          <w:p w14:paraId="0A78499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3284819.72</w:t>
            </w:r>
          </w:p>
        </w:tc>
      </w:tr>
      <w:tr w:rsidR="00D2579A" w:rsidRPr="00D2579A" w14:paraId="2AC91EC5" w14:textId="77777777" w:rsidTr="008F2928">
        <w:tc>
          <w:tcPr>
            <w:tcW w:w="1101" w:type="dxa"/>
          </w:tcPr>
          <w:p w14:paraId="211C6E9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5ACB89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454043.79</w:t>
            </w:r>
          </w:p>
        </w:tc>
        <w:tc>
          <w:tcPr>
            <w:tcW w:w="1701" w:type="dxa"/>
          </w:tcPr>
          <w:p w14:paraId="4D5E03E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3284815.94</w:t>
            </w:r>
          </w:p>
        </w:tc>
      </w:tr>
      <w:tr w:rsidR="00D2579A" w:rsidRPr="00D2579A" w14:paraId="6C51E7C0" w14:textId="77777777" w:rsidTr="008F2928">
        <w:tc>
          <w:tcPr>
            <w:tcW w:w="1101" w:type="dxa"/>
          </w:tcPr>
          <w:p w14:paraId="00AE41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3816DF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454055.73</w:t>
            </w:r>
          </w:p>
        </w:tc>
        <w:tc>
          <w:tcPr>
            <w:tcW w:w="1701" w:type="dxa"/>
          </w:tcPr>
          <w:p w14:paraId="6077BB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3284817.84</w:t>
            </w:r>
          </w:p>
        </w:tc>
      </w:tr>
      <w:tr w:rsidR="00D2579A" w:rsidRPr="00D2579A" w14:paraId="7BEEA534" w14:textId="77777777" w:rsidTr="008F2928">
        <w:tc>
          <w:tcPr>
            <w:tcW w:w="1101" w:type="dxa"/>
          </w:tcPr>
          <w:p w14:paraId="1D34B50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0A108B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454057.48</w:t>
            </w:r>
          </w:p>
        </w:tc>
        <w:tc>
          <w:tcPr>
            <w:tcW w:w="1701" w:type="dxa"/>
          </w:tcPr>
          <w:p w14:paraId="37C0D6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3284818.20</w:t>
            </w:r>
          </w:p>
        </w:tc>
      </w:tr>
    </w:tbl>
    <w:p w14:paraId="0D44B00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28:01:010010:180/2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790B45D" w14:textId="77777777" w:rsidTr="008F2928">
        <w:tc>
          <w:tcPr>
            <w:tcW w:w="1101" w:type="dxa"/>
            <w:vMerge w:val="restart"/>
            <w:vAlign w:val="center"/>
          </w:tcPr>
          <w:p w14:paraId="1F21EB5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34F1B0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3CCE0B3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5BA4FB48" w14:textId="77777777" w:rsidTr="008F2928">
        <w:tc>
          <w:tcPr>
            <w:tcW w:w="1101" w:type="dxa"/>
            <w:vMerge/>
            <w:vAlign w:val="center"/>
          </w:tcPr>
          <w:p w14:paraId="156431E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FDAFD6D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F39134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2BB9CC4D" w14:textId="77777777" w:rsidTr="008F2928">
        <w:tc>
          <w:tcPr>
            <w:tcW w:w="1101" w:type="dxa"/>
          </w:tcPr>
          <w:p w14:paraId="6348E25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E2097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454042.52</w:t>
            </w:r>
          </w:p>
        </w:tc>
        <w:tc>
          <w:tcPr>
            <w:tcW w:w="1701" w:type="dxa"/>
          </w:tcPr>
          <w:p w14:paraId="436C45A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3284819.72</w:t>
            </w:r>
          </w:p>
        </w:tc>
      </w:tr>
      <w:tr w:rsidR="00D2579A" w:rsidRPr="00D2579A" w14:paraId="7755554C" w14:textId="77777777" w:rsidTr="008F2928">
        <w:tc>
          <w:tcPr>
            <w:tcW w:w="1101" w:type="dxa"/>
          </w:tcPr>
          <w:p w14:paraId="11DF60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417CF6A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454041.78</w:t>
            </w:r>
          </w:p>
        </w:tc>
        <w:tc>
          <w:tcPr>
            <w:tcW w:w="1701" w:type="dxa"/>
          </w:tcPr>
          <w:p w14:paraId="7210533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3284823.73</w:t>
            </w:r>
          </w:p>
        </w:tc>
      </w:tr>
      <w:tr w:rsidR="00D2579A" w:rsidRPr="00D2579A" w14:paraId="028232F0" w14:textId="77777777" w:rsidTr="008F2928">
        <w:tc>
          <w:tcPr>
            <w:tcW w:w="1101" w:type="dxa"/>
          </w:tcPr>
          <w:p w14:paraId="1FB629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A58E0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454041.42</w:t>
            </w:r>
          </w:p>
        </w:tc>
        <w:tc>
          <w:tcPr>
            <w:tcW w:w="1701" w:type="dxa"/>
          </w:tcPr>
          <w:p w14:paraId="2EB8CC4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3284823.68</w:t>
            </w:r>
          </w:p>
        </w:tc>
      </w:tr>
      <w:tr w:rsidR="00D2579A" w:rsidRPr="00D2579A" w14:paraId="031EA739" w14:textId="77777777" w:rsidTr="008F2928">
        <w:tc>
          <w:tcPr>
            <w:tcW w:w="1101" w:type="dxa"/>
          </w:tcPr>
          <w:p w14:paraId="57E8E4E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CA3135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454041.66</w:t>
            </w:r>
          </w:p>
        </w:tc>
        <w:tc>
          <w:tcPr>
            <w:tcW w:w="1701" w:type="dxa"/>
          </w:tcPr>
          <w:p w14:paraId="372AE1A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3284822.28</w:t>
            </w:r>
          </w:p>
        </w:tc>
      </w:tr>
    </w:tbl>
    <w:p w14:paraId="44D49356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28:01:010010:52 на земельные участки 28:01:010010:52/1 (6 кв.м., ВРИ – улично-дорожная сеть), 28:01:010010:52/2 (3 кв.м., ВРИ – предоставление коммунальных услуг).</w:t>
      </w:r>
    </w:p>
    <w:p w14:paraId="2A252BA7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28:01:010010:52/1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CC5EEDB" w14:textId="77777777" w:rsidTr="008F2928">
        <w:tc>
          <w:tcPr>
            <w:tcW w:w="1101" w:type="dxa"/>
            <w:vMerge w:val="restart"/>
            <w:vAlign w:val="center"/>
          </w:tcPr>
          <w:p w14:paraId="6F085E3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F14295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3381FCA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9985D07" w14:textId="77777777" w:rsidTr="008F2928">
        <w:tc>
          <w:tcPr>
            <w:tcW w:w="1101" w:type="dxa"/>
            <w:vMerge/>
            <w:vAlign w:val="center"/>
          </w:tcPr>
          <w:p w14:paraId="706901C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7760E4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70F8619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51075739" w14:textId="77777777" w:rsidTr="008F2928">
        <w:tc>
          <w:tcPr>
            <w:tcW w:w="1101" w:type="dxa"/>
          </w:tcPr>
          <w:p w14:paraId="353597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3F87D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454078.81</w:t>
            </w:r>
          </w:p>
        </w:tc>
        <w:tc>
          <w:tcPr>
            <w:tcW w:w="1701" w:type="dxa"/>
          </w:tcPr>
          <w:p w14:paraId="4F036A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3284934.44</w:t>
            </w:r>
          </w:p>
        </w:tc>
      </w:tr>
      <w:tr w:rsidR="00D2579A" w:rsidRPr="00D2579A" w14:paraId="41BF4D35" w14:textId="77777777" w:rsidTr="008F2928">
        <w:tc>
          <w:tcPr>
            <w:tcW w:w="1101" w:type="dxa"/>
          </w:tcPr>
          <w:p w14:paraId="21AA06E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2D722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454078.05</w:t>
            </w:r>
          </w:p>
        </w:tc>
        <w:tc>
          <w:tcPr>
            <w:tcW w:w="1701" w:type="dxa"/>
          </w:tcPr>
          <w:p w14:paraId="626117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3284934.32</w:t>
            </w:r>
          </w:p>
        </w:tc>
      </w:tr>
      <w:tr w:rsidR="00D2579A" w:rsidRPr="00D2579A" w14:paraId="00BE8A5C" w14:textId="77777777" w:rsidTr="008F2928">
        <w:tc>
          <w:tcPr>
            <w:tcW w:w="1101" w:type="dxa"/>
          </w:tcPr>
          <w:p w14:paraId="6301B6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3B5F67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454079.33</w:t>
            </w:r>
          </w:p>
        </w:tc>
        <w:tc>
          <w:tcPr>
            <w:tcW w:w="1701" w:type="dxa"/>
          </w:tcPr>
          <w:p w14:paraId="06BC4C0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3284926.47</w:t>
            </w:r>
          </w:p>
        </w:tc>
      </w:tr>
      <w:tr w:rsidR="00D2579A" w:rsidRPr="00D2579A" w14:paraId="60EE43D3" w14:textId="77777777" w:rsidTr="008F2928">
        <w:tc>
          <w:tcPr>
            <w:tcW w:w="1101" w:type="dxa"/>
          </w:tcPr>
          <w:p w14:paraId="28CE93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80382A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454080.1</w:t>
            </w:r>
          </w:p>
        </w:tc>
        <w:tc>
          <w:tcPr>
            <w:tcW w:w="1701" w:type="dxa"/>
          </w:tcPr>
          <w:p w14:paraId="59B71D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3284926.54</w:t>
            </w:r>
          </w:p>
        </w:tc>
      </w:tr>
    </w:tbl>
    <w:p w14:paraId="2FACDF4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28:01:010010:52/2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0936E96E" w14:textId="77777777" w:rsidTr="008F2928">
        <w:tc>
          <w:tcPr>
            <w:tcW w:w="1101" w:type="dxa"/>
            <w:vMerge w:val="restart"/>
            <w:vAlign w:val="center"/>
          </w:tcPr>
          <w:p w14:paraId="15FF6B2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2BEC3B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B67D3D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9FB7876" w14:textId="77777777" w:rsidTr="008F2928">
        <w:tc>
          <w:tcPr>
            <w:tcW w:w="1101" w:type="dxa"/>
            <w:vMerge/>
            <w:vAlign w:val="center"/>
          </w:tcPr>
          <w:p w14:paraId="1AA5D0F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64F644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EC801D8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1481821" w14:textId="77777777" w:rsidTr="008F2928">
        <w:tc>
          <w:tcPr>
            <w:tcW w:w="1101" w:type="dxa"/>
          </w:tcPr>
          <w:p w14:paraId="2F491B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2A3DA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454078.05</w:t>
            </w:r>
          </w:p>
        </w:tc>
        <w:tc>
          <w:tcPr>
            <w:tcW w:w="1701" w:type="dxa"/>
          </w:tcPr>
          <w:p w14:paraId="0315401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3284934.32</w:t>
            </w:r>
          </w:p>
        </w:tc>
      </w:tr>
      <w:tr w:rsidR="00D2579A" w:rsidRPr="00D2579A" w14:paraId="2F70B761" w14:textId="77777777" w:rsidTr="008F2928">
        <w:tc>
          <w:tcPr>
            <w:tcW w:w="1101" w:type="dxa"/>
          </w:tcPr>
          <w:p w14:paraId="25D294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A8AE8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454078.81</w:t>
            </w:r>
          </w:p>
        </w:tc>
        <w:tc>
          <w:tcPr>
            <w:tcW w:w="1701" w:type="dxa"/>
          </w:tcPr>
          <w:p w14:paraId="5E0636C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3284934.44</w:t>
            </w:r>
          </w:p>
        </w:tc>
      </w:tr>
      <w:tr w:rsidR="00D2579A" w:rsidRPr="00D2579A" w14:paraId="4E1F1A74" w14:textId="77777777" w:rsidTr="008F2928">
        <w:tc>
          <w:tcPr>
            <w:tcW w:w="1101" w:type="dxa"/>
          </w:tcPr>
          <w:p w14:paraId="1237CF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021EF02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454078.12</w:t>
            </w:r>
          </w:p>
        </w:tc>
        <w:tc>
          <w:tcPr>
            <w:tcW w:w="1701" w:type="dxa"/>
          </w:tcPr>
          <w:p w14:paraId="77F005E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3284938.63</w:t>
            </w:r>
          </w:p>
        </w:tc>
      </w:tr>
      <w:tr w:rsidR="00D2579A" w:rsidRPr="00D2579A" w14:paraId="1BA1074B" w14:textId="77777777" w:rsidTr="008F2928">
        <w:tc>
          <w:tcPr>
            <w:tcW w:w="1101" w:type="dxa"/>
          </w:tcPr>
          <w:p w14:paraId="1A46B3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2550BF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454077.37</w:t>
            </w:r>
          </w:p>
        </w:tc>
        <w:tc>
          <w:tcPr>
            <w:tcW w:w="1701" w:type="dxa"/>
          </w:tcPr>
          <w:p w14:paraId="25BE968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3284938.50</w:t>
            </w:r>
          </w:p>
        </w:tc>
      </w:tr>
    </w:tbl>
    <w:p w14:paraId="4F53200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Раздел земельного участка 28:01:010010:181 на земельные участки 28:01:010010:181/1 (1026 кв.м., ВРИ - дошкольное, начальное и среднее общее образование), 28:01:010010:181/2 (32 кв.м., ВРИ - улично-дорожная сеть). </w:t>
      </w:r>
    </w:p>
    <w:p w14:paraId="4300004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28:01:010010:181/1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5E746C26" w14:textId="77777777" w:rsidTr="008F2928">
        <w:tc>
          <w:tcPr>
            <w:tcW w:w="1101" w:type="dxa"/>
            <w:vMerge w:val="restart"/>
            <w:vAlign w:val="center"/>
          </w:tcPr>
          <w:p w14:paraId="7216D6C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13A018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959A0A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E4C4839" w14:textId="77777777" w:rsidTr="008F2928">
        <w:tc>
          <w:tcPr>
            <w:tcW w:w="1101" w:type="dxa"/>
            <w:vMerge/>
            <w:vAlign w:val="center"/>
          </w:tcPr>
          <w:p w14:paraId="3365CCF7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374ED6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7C57CA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ABE6E7C" w14:textId="77777777" w:rsidTr="008F2928">
        <w:tc>
          <w:tcPr>
            <w:tcW w:w="1101" w:type="dxa"/>
          </w:tcPr>
          <w:p w14:paraId="1F7B6A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CB583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454041.78</w:t>
            </w:r>
          </w:p>
        </w:tc>
        <w:tc>
          <w:tcPr>
            <w:tcW w:w="1701" w:type="dxa"/>
          </w:tcPr>
          <w:p w14:paraId="3A73E25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3284823.73</w:t>
            </w:r>
          </w:p>
        </w:tc>
      </w:tr>
      <w:tr w:rsidR="00D2579A" w:rsidRPr="00D2579A" w14:paraId="6EB4EAB9" w14:textId="77777777" w:rsidTr="008F2928">
        <w:tc>
          <w:tcPr>
            <w:tcW w:w="1101" w:type="dxa"/>
          </w:tcPr>
          <w:p w14:paraId="46A146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34277D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454050.77</w:t>
            </w:r>
          </w:p>
        </w:tc>
        <w:tc>
          <w:tcPr>
            <w:tcW w:w="1701" w:type="dxa"/>
          </w:tcPr>
          <w:p w14:paraId="6A197B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3284824.94</w:t>
            </w:r>
          </w:p>
        </w:tc>
      </w:tr>
      <w:tr w:rsidR="00D2579A" w:rsidRPr="00D2579A" w14:paraId="08CE76A6" w14:textId="77777777" w:rsidTr="008F2928">
        <w:tc>
          <w:tcPr>
            <w:tcW w:w="1101" w:type="dxa"/>
          </w:tcPr>
          <w:p w14:paraId="2D9DA60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3F841D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454050.65</w:t>
            </w:r>
          </w:p>
        </w:tc>
        <w:tc>
          <w:tcPr>
            <w:tcW w:w="1701" w:type="dxa"/>
          </w:tcPr>
          <w:p w14:paraId="3602143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3284825.65</w:t>
            </w:r>
          </w:p>
        </w:tc>
      </w:tr>
      <w:tr w:rsidR="00D2579A" w:rsidRPr="00D2579A" w14:paraId="2FEED131" w14:textId="77777777" w:rsidTr="008F2928">
        <w:tc>
          <w:tcPr>
            <w:tcW w:w="1101" w:type="dxa"/>
          </w:tcPr>
          <w:p w14:paraId="73AA6A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BCAC39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454056.78</w:t>
            </w:r>
          </w:p>
        </w:tc>
        <w:tc>
          <w:tcPr>
            <w:tcW w:w="1701" w:type="dxa"/>
          </w:tcPr>
          <w:p w14:paraId="5CBF3F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3284826.51</w:t>
            </w:r>
          </w:p>
        </w:tc>
      </w:tr>
      <w:tr w:rsidR="00D2579A" w:rsidRPr="00D2579A" w14:paraId="50410943" w14:textId="77777777" w:rsidTr="008F2928">
        <w:tc>
          <w:tcPr>
            <w:tcW w:w="1101" w:type="dxa"/>
          </w:tcPr>
          <w:p w14:paraId="77DC08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4F46112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454054.66</w:t>
            </w:r>
          </w:p>
        </w:tc>
        <w:tc>
          <w:tcPr>
            <w:tcW w:w="1701" w:type="dxa"/>
          </w:tcPr>
          <w:p w14:paraId="4E0C7D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3284842.50</w:t>
            </w:r>
          </w:p>
        </w:tc>
      </w:tr>
      <w:tr w:rsidR="00D2579A" w:rsidRPr="00D2579A" w14:paraId="11E8A54D" w14:textId="77777777" w:rsidTr="008F2928">
        <w:tc>
          <w:tcPr>
            <w:tcW w:w="1101" w:type="dxa"/>
          </w:tcPr>
          <w:p w14:paraId="6A0D39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185E7F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454053.57</w:t>
            </w:r>
          </w:p>
        </w:tc>
        <w:tc>
          <w:tcPr>
            <w:tcW w:w="1701" w:type="dxa"/>
          </w:tcPr>
          <w:p w14:paraId="7C4C305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3284855.69</w:t>
            </w:r>
          </w:p>
        </w:tc>
      </w:tr>
      <w:tr w:rsidR="00D2579A" w:rsidRPr="00D2579A" w14:paraId="66F3A7A4" w14:textId="77777777" w:rsidTr="008F2928">
        <w:tc>
          <w:tcPr>
            <w:tcW w:w="1101" w:type="dxa"/>
          </w:tcPr>
          <w:p w14:paraId="251A26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775550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454053.45</w:t>
            </w:r>
          </w:p>
        </w:tc>
        <w:tc>
          <w:tcPr>
            <w:tcW w:w="1701" w:type="dxa"/>
          </w:tcPr>
          <w:p w14:paraId="1EF98F1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3284866.11</w:t>
            </w:r>
          </w:p>
        </w:tc>
      </w:tr>
      <w:tr w:rsidR="00D2579A" w:rsidRPr="00D2579A" w14:paraId="526CC4E6" w14:textId="77777777" w:rsidTr="008F2928">
        <w:tc>
          <w:tcPr>
            <w:tcW w:w="1101" w:type="dxa"/>
          </w:tcPr>
          <w:p w14:paraId="2C733E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5C33B0B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454051.04</w:t>
            </w:r>
          </w:p>
        </w:tc>
        <w:tc>
          <w:tcPr>
            <w:tcW w:w="1701" w:type="dxa"/>
          </w:tcPr>
          <w:p w14:paraId="460F42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3284884.89</w:t>
            </w:r>
          </w:p>
        </w:tc>
      </w:tr>
      <w:tr w:rsidR="00D2579A" w:rsidRPr="00D2579A" w14:paraId="1A95050C" w14:textId="77777777" w:rsidTr="008F2928">
        <w:tc>
          <w:tcPr>
            <w:tcW w:w="1101" w:type="dxa"/>
          </w:tcPr>
          <w:p w14:paraId="31CA81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40E52B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454031.33</w:t>
            </w:r>
          </w:p>
        </w:tc>
        <w:tc>
          <w:tcPr>
            <w:tcW w:w="1701" w:type="dxa"/>
          </w:tcPr>
          <w:p w14:paraId="32C0695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3284880.66</w:t>
            </w:r>
          </w:p>
        </w:tc>
      </w:tr>
    </w:tbl>
    <w:p w14:paraId="34AF56E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lastRenderedPageBreak/>
        <w:t>28:01:010010:181/2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6BF1E4A5" w14:textId="77777777" w:rsidTr="008F2928">
        <w:tc>
          <w:tcPr>
            <w:tcW w:w="1101" w:type="dxa"/>
            <w:vMerge w:val="restart"/>
            <w:vAlign w:val="center"/>
          </w:tcPr>
          <w:p w14:paraId="45A5D7D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6568A4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4104B07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C08201D" w14:textId="77777777" w:rsidTr="008F2928">
        <w:tc>
          <w:tcPr>
            <w:tcW w:w="1101" w:type="dxa"/>
            <w:vMerge/>
            <w:vAlign w:val="center"/>
          </w:tcPr>
          <w:p w14:paraId="39DD88F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2DC9C3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6460AE3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1534BE33" w14:textId="77777777" w:rsidTr="008F2928">
        <w:tc>
          <w:tcPr>
            <w:tcW w:w="1101" w:type="dxa"/>
          </w:tcPr>
          <w:p w14:paraId="0EC4E8D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3325D7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454041.78</w:t>
            </w:r>
          </w:p>
        </w:tc>
        <w:tc>
          <w:tcPr>
            <w:tcW w:w="1701" w:type="dxa"/>
          </w:tcPr>
          <w:p w14:paraId="4DD5915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3284823.73</w:t>
            </w:r>
          </w:p>
        </w:tc>
      </w:tr>
      <w:tr w:rsidR="00D2579A" w:rsidRPr="00D2579A" w14:paraId="4E74745E" w14:textId="77777777" w:rsidTr="008F2928">
        <w:tc>
          <w:tcPr>
            <w:tcW w:w="1101" w:type="dxa"/>
          </w:tcPr>
          <w:p w14:paraId="237161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4FC877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454031.33</w:t>
            </w:r>
          </w:p>
        </w:tc>
        <w:tc>
          <w:tcPr>
            <w:tcW w:w="1701" w:type="dxa"/>
          </w:tcPr>
          <w:p w14:paraId="589104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3284880.66</w:t>
            </w:r>
          </w:p>
        </w:tc>
      </w:tr>
      <w:tr w:rsidR="00D2579A" w:rsidRPr="00D2579A" w14:paraId="71FDFF69" w14:textId="77777777" w:rsidTr="008F2928">
        <w:tc>
          <w:tcPr>
            <w:tcW w:w="1101" w:type="dxa"/>
          </w:tcPr>
          <w:p w14:paraId="64A10B1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13291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454030.92</w:t>
            </w:r>
          </w:p>
        </w:tc>
        <w:tc>
          <w:tcPr>
            <w:tcW w:w="1701" w:type="dxa"/>
          </w:tcPr>
          <w:p w14:paraId="5C16CE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3284880.57</w:t>
            </w:r>
          </w:p>
        </w:tc>
      </w:tr>
      <w:tr w:rsidR="00D2579A" w:rsidRPr="00D2579A" w14:paraId="6F888275" w14:textId="77777777" w:rsidTr="008F2928">
        <w:tc>
          <w:tcPr>
            <w:tcW w:w="1101" w:type="dxa"/>
          </w:tcPr>
          <w:p w14:paraId="383C4E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7C9628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454036.21</w:t>
            </w:r>
          </w:p>
        </w:tc>
        <w:tc>
          <w:tcPr>
            <w:tcW w:w="1701" w:type="dxa"/>
          </w:tcPr>
          <w:p w14:paraId="279739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3284851.31</w:t>
            </w:r>
          </w:p>
        </w:tc>
      </w:tr>
      <w:tr w:rsidR="00D2579A" w:rsidRPr="00D2579A" w14:paraId="60B8A3AE" w14:textId="77777777" w:rsidTr="008F2928">
        <w:tc>
          <w:tcPr>
            <w:tcW w:w="1101" w:type="dxa"/>
          </w:tcPr>
          <w:p w14:paraId="6301BC5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4A3169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454036.66</w:t>
            </w:r>
          </w:p>
        </w:tc>
        <w:tc>
          <w:tcPr>
            <w:tcW w:w="1701" w:type="dxa"/>
          </w:tcPr>
          <w:p w14:paraId="0FA5A5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3284846.52</w:t>
            </w:r>
          </w:p>
        </w:tc>
      </w:tr>
      <w:tr w:rsidR="00D2579A" w:rsidRPr="00D2579A" w14:paraId="65A01719" w14:textId="77777777" w:rsidTr="008F2928">
        <w:tc>
          <w:tcPr>
            <w:tcW w:w="1101" w:type="dxa"/>
          </w:tcPr>
          <w:p w14:paraId="266C35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204D9A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454041.42</w:t>
            </w:r>
          </w:p>
        </w:tc>
        <w:tc>
          <w:tcPr>
            <w:tcW w:w="1701" w:type="dxa"/>
          </w:tcPr>
          <w:p w14:paraId="5C23D4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3284823.68</w:t>
            </w:r>
          </w:p>
        </w:tc>
      </w:tr>
    </w:tbl>
    <w:p w14:paraId="0CDBC63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28:01:010010:27 на земельные участки 28:01:010010:27/1 (629 кв.м., ВРИ - предоставление коммунальных услуг), 28:01:010010:27/2 (32 кв.м., ВРИ - улично-дорожная сеть).</w:t>
      </w:r>
    </w:p>
    <w:p w14:paraId="66510180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28:01:010010:27/1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25AA6D9A" w14:textId="77777777" w:rsidTr="008F2928">
        <w:tc>
          <w:tcPr>
            <w:tcW w:w="1101" w:type="dxa"/>
            <w:vMerge w:val="restart"/>
            <w:vAlign w:val="center"/>
          </w:tcPr>
          <w:p w14:paraId="4CB3888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E8A8F7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44AFC1C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A34D067" w14:textId="77777777" w:rsidTr="008F2928">
        <w:tc>
          <w:tcPr>
            <w:tcW w:w="1101" w:type="dxa"/>
            <w:vMerge/>
            <w:vAlign w:val="center"/>
          </w:tcPr>
          <w:p w14:paraId="163B732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1BD809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DFA6656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363774A" w14:textId="77777777" w:rsidTr="008F2928">
        <w:tc>
          <w:tcPr>
            <w:tcW w:w="1101" w:type="dxa"/>
          </w:tcPr>
          <w:p w14:paraId="072BE42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39DB57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454031.33</w:t>
            </w:r>
          </w:p>
        </w:tc>
        <w:tc>
          <w:tcPr>
            <w:tcW w:w="1701" w:type="dxa"/>
          </w:tcPr>
          <w:p w14:paraId="2EC7D5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3284880.66</w:t>
            </w:r>
          </w:p>
        </w:tc>
      </w:tr>
      <w:tr w:rsidR="00D2579A" w:rsidRPr="00D2579A" w14:paraId="2F754FAC" w14:textId="77777777" w:rsidTr="008F2928">
        <w:tc>
          <w:tcPr>
            <w:tcW w:w="1101" w:type="dxa"/>
          </w:tcPr>
          <w:p w14:paraId="59E4381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2348748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454051.04</w:t>
            </w:r>
          </w:p>
        </w:tc>
        <w:tc>
          <w:tcPr>
            <w:tcW w:w="1701" w:type="dxa"/>
          </w:tcPr>
          <w:p w14:paraId="2DABB61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3284884.89</w:t>
            </w:r>
          </w:p>
        </w:tc>
      </w:tr>
      <w:tr w:rsidR="00D2579A" w:rsidRPr="00D2579A" w14:paraId="01C04EE6" w14:textId="77777777" w:rsidTr="008F2928">
        <w:tc>
          <w:tcPr>
            <w:tcW w:w="1101" w:type="dxa"/>
          </w:tcPr>
          <w:p w14:paraId="427E3F9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005B6A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454056.52</w:t>
            </w:r>
          </w:p>
        </w:tc>
        <w:tc>
          <w:tcPr>
            <w:tcW w:w="1701" w:type="dxa"/>
          </w:tcPr>
          <w:p w14:paraId="4E1E76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3284886.00</w:t>
            </w:r>
          </w:p>
        </w:tc>
      </w:tr>
      <w:tr w:rsidR="00D2579A" w:rsidRPr="00D2579A" w14:paraId="1E1798AB" w14:textId="77777777" w:rsidTr="008F2928">
        <w:tc>
          <w:tcPr>
            <w:tcW w:w="1101" w:type="dxa"/>
          </w:tcPr>
          <w:p w14:paraId="499F86C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80337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454054.67</w:t>
            </w:r>
          </w:p>
        </w:tc>
        <w:tc>
          <w:tcPr>
            <w:tcW w:w="1701" w:type="dxa"/>
          </w:tcPr>
          <w:p w14:paraId="7E79B4B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3284895.88</w:t>
            </w:r>
          </w:p>
        </w:tc>
      </w:tr>
      <w:tr w:rsidR="00D2579A" w:rsidRPr="00D2579A" w14:paraId="4F307A6B" w14:textId="77777777" w:rsidTr="008F2928">
        <w:tc>
          <w:tcPr>
            <w:tcW w:w="1101" w:type="dxa"/>
          </w:tcPr>
          <w:p w14:paraId="0A48A2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F7E97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454051.54</w:t>
            </w:r>
          </w:p>
        </w:tc>
        <w:tc>
          <w:tcPr>
            <w:tcW w:w="1701" w:type="dxa"/>
          </w:tcPr>
          <w:p w14:paraId="5685343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3284909.78</w:t>
            </w:r>
          </w:p>
        </w:tc>
      </w:tr>
      <w:tr w:rsidR="00D2579A" w:rsidRPr="00D2579A" w14:paraId="58D67CE3" w14:textId="77777777" w:rsidTr="008F2928">
        <w:tc>
          <w:tcPr>
            <w:tcW w:w="1101" w:type="dxa"/>
          </w:tcPr>
          <w:p w14:paraId="11D5384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BDDF59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454050.10</w:t>
            </w:r>
          </w:p>
        </w:tc>
        <w:tc>
          <w:tcPr>
            <w:tcW w:w="1701" w:type="dxa"/>
          </w:tcPr>
          <w:p w14:paraId="4D2328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3284910.63</w:t>
            </w:r>
          </w:p>
        </w:tc>
      </w:tr>
      <w:tr w:rsidR="00D2579A" w:rsidRPr="00D2579A" w14:paraId="2FA216A5" w14:textId="77777777" w:rsidTr="008F2928">
        <w:tc>
          <w:tcPr>
            <w:tcW w:w="1101" w:type="dxa"/>
          </w:tcPr>
          <w:p w14:paraId="3781F2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0F53F5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454034.61</w:t>
            </w:r>
          </w:p>
        </w:tc>
        <w:tc>
          <w:tcPr>
            <w:tcW w:w="1701" w:type="dxa"/>
          </w:tcPr>
          <w:p w14:paraId="22EB156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3284907.02</w:t>
            </w:r>
          </w:p>
        </w:tc>
      </w:tr>
      <w:tr w:rsidR="00D2579A" w:rsidRPr="00D2579A" w14:paraId="270692A1" w14:textId="77777777" w:rsidTr="008F2928">
        <w:tc>
          <w:tcPr>
            <w:tcW w:w="1101" w:type="dxa"/>
          </w:tcPr>
          <w:p w14:paraId="784B91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060D78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454034.90</w:t>
            </w:r>
          </w:p>
        </w:tc>
        <w:tc>
          <w:tcPr>
            <w:tcW w:w="1701" w:type="dxa"/>
          </w:tcPr>
          <w:p w14:paraId="4DCF5BE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3284905.23</w:t>
            </w:r>
          </w:p>
        </w:tc>
      </w:tr>
      <w:tr w:rsidR="00D2579A" w:rsidRPr="00D2579A" w14:paraId="2E6EF93E" w14:textId="77777777" w:rsidTr="008F2928">
        <w:tc>
          <w:tcPr>
            <w:tcW w:w="1101" w:type="dxa"/>
          </w:tcPr>
          <w:p w14:paraId="4233E3C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5BB754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454027.08</w:t>
            </w:r>
          </w:p>
        </w:tc>
        <w:tc>
          <w:tcPr>
            <w:tcW w:w="1701" w:type="dxa"/>
          </w:tcPr>
          <w:p w14:paraId="232A72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3284903.80</w:t>
            </w:r>
          </w:p>
        </w:tc>
      </w:tr>
    </w:tbl>
    <w:p w14:paraId="725C8521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28:01:010010:27/2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541EC925" w14:textId="77777777" w:rsidTr="008F2928">
        <w:tc>
          <w:tcPr>
            <w:tcW w:w="1101" w:type="dxa"/>
            <w:vMerge w:val="restart"/>
            <w:vAlign w:val="center"/>
          </w:tcPr>
          <w:p w14:paraId="626C396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CE1F16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32F74BA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B4A013C" w14:textId="77777777" w:rsidTr="008F2928">
        <w:tc>
          <w:tcPr>
            <w:tcW w:w="1101" w:type="dxa"/>
            <w:vMerge/>
            <w:vAlign w:val="center"/>
          </w:tcPr>
          <w:p w14:paraId="3C176B1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974BC67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3E6CB43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3E15F3F" w14:textId="77777777" w:rsidTr="008F2928">
        <w:tc>
          <w:tcPr>
            <w:tcW w:w="1101" w:type="dxa"/>
          </w:tcPr>
          <w:p w14:paraId="111E4C8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26B19C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454031.33</w:t>
            </w:r>
          </w:p>
        </w:tc>
        <w:tc>
          <w:tcPr>
            <w:tcW w:w="1701" w:type="dxa"/>
          </w:tcPr>
          <w:p w14:paraId="71C8EAB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3284880.66</w:t>
            </w:r>
          </w:p>
        </w:tc>
      </w:tr>
      <w:tr w:rsidR="00D2579A" w:rsidRPr="00D2579A" w14:paraId="022716C3" w14:textId="77777777" w:rsidTr="008F2928">
        <w:tc>
          <w:tcPr>
            <w:tcW w:w="1101" w:type="dxa"/>
          </w:tcPr>
          <w:p w14:paraId="380FDBF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37651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454027.08</w:t>
            </w:r>
          </w:p>
        </w:tc>
        <w:tc>
          <w:tcPr>
            <w:tcW w:w="1701" w:type="dxa"/>
          </w:tcPr>
          <w:p w14:paraId="7D27FD2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3284903.80</w:t>
            </w:r>
          </w:p>
        </w:tc>
      </w:tr>
      <w:tr w:rsidR="00D2579A" w:rsidRPr="00D2579A" w14:paraId="3A65E3C2" w14:textId="77777777" w:rsidTr="008F2928">
        <w:tc>
          <w:tcPr>
            <w:tcW w:w="1101" w:type="dxa"/>
          </w:tcPr>
          <w:p w14:paraId="30A0F1C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9696A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454034.90</w:t>
            </w:r>
          </w:p>
        </w:tc>
        <w:tc>
          <w:tcPr>
            <w:tcW w:w="1701" w:type="dxa"/>
          </w:tcPr>
          <w:p w14:paraId="4C1AC7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3284905.23</w:t>
            </w:r>
          </w:p>
        </w:tc>
      </w:tr>
      <w:tr w:rsidR="00D2579A" w:rsidRPr="00D2579A" w14:paraId="45B70D82" w14:textId="77777777" w:rsidTr="008F2928">
        <w:tc>
          <w:tcPr>
            <w:tcW w:w="1101" w:type="dxa"/>
          </w:tcPr>
          <w:p w14:paraId="71DF4F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EECAEE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454034.61</w:t>
            </w:r>
          </w:p>
        </w:tc>
        <w:tc>
          <w:tcPr>
            <w:tcW w:w="1701" w:type="dxa"/>
          </w:tcPr>
          <w:p w14:paraId="78FE0FF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3284907.02</w:t>
            </w:r>
          </w:p>
        </w:tc>
      </w:tr>
      <w:tr w:rsidR="00D2579A" w:rsidRPr="00D2579A" w14:paraId="2B56E0A5" w14:textId="77777777" w:rsidTr="008F2928">
        <w:tc>
          <w:tcPr>
            <w:tcW w:w="1101" w:type="dxa"/>
          </w:tcPr>
          <w:p w14:paraId="1A8E167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80065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454026.24</w:t>
            </w:r>
          </w:p>
        </w:tc>
        <w:tc>
          <w:tcPr>
            <w:tcW w:w="1701" w:type="dxa"/>
          </w:tcPr>
          <w:p w14:paraId="223D78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3284905.06</w:t>
            </w:r>
          </w:p>
        </w:tc>
      </w:tr>
      <w:tr w:rsidR="00D2579A" w:rsidRPr="00D2579A" w14:paraId="764A3B2F" w14:textId="77777777" w:rsidTr="008F2928">
        <w:tc>
          <w:tcPr>
            <w:tcW w:w="1101" w:type="dxa"/>
          </w:tcPr>
          <w:p w14:paraId="3EF4DAE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527EBC4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454030.42</w:t>
            </w:r>
          </w:p>
        </w:tc>
        <w:tc>
          <w:tcPr>
            <w:tcW w:w="1701" w:type="dxa"/>
          </w:tcPr>
          <w:p w14:paraId="6309493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3284880.45</w:t>
            </w:r>
          </w:p>
        </w:tc>
      </w:tr>
      <w:tr w:rsidR="00D2579A" w:rsidRPr="00D2579A" w14:paraId="1D350C3C" w14:textId="77777777" w:rsidTr="008F2928">
        <w:tc>
          <w:tcPr>
            <w:tcW w:w="1101" w:type="dxa"/>
          </w:tcPr>
          <w:p w14:paraId="18CD7E7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1E79C0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454030.92</w:t>
            </w:r>
          </w:p>
        </w:tc>
        <w:tc>
          <w:tcPr>
            <w:tcW w:w="1701" w:type="dxa"/>
          </w:tcPr>
          <w:p w14:paraId="3FD303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3284880.57</w:t>
            </w:r>
          </w:p>
        </w:tc>
      </w:tr>
    </w:tbl>
    <w:p w14:paraId="5B10F4BC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28:01:010010:38 на земельные участки 28:01:010010:38/1 (515 кв.м., ВРИ - предоставление коммунальных услуг), 28:01:010010:38/2 (119 кв.м., ВРИ - улично-дорожная сеть).</w:t>
      </w:r>
    </w:p>
    <w:p w14:paraId="3489B214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18184A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28:01:010010:38/1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AE1EAFE" w14:textId="77777777" w:rsidTr="008F2928">
        <w:tc>
          <w:tcPr>
            <w:tcW w:w="1101" w:type="dxa"/>
            <w:vMerge w:val="restart"/>
            <w:vAlign w:val="center"/>
          </w:tcPr>
          <w:p w14:paraId="00CBD1C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63B1BC7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44A5776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57E9D533" w14:textId="77777777" w:rsidTr="008F2928">
        <w:tc>
          <w:tcPr>
            <w:tcW w:w="1101" w:type="dxa"/>
            <w:vMerge/>
            <w:vAlign w:val="center"/>
          </w:tcPr>
          <w:p w14:paraId="6800E22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4F09769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CED5530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5F3BA803" w14:textId="77777777" w:rsidTr="008F2928">
        <w:tc>
          <w:tcPr>
            <w:tcW w:w="1101" w:type="dxa"/>
          </w:tcPr>
          <w:p w14:paraId="40A4D94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F3115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454034.61</w:t>
            </w:r>
          </w:p>
        </w:tc>
        <w:tc>
          <w:tcPr>
            <w:tcW w:w="1701" w:type="dxa"/>
          </w:tcPr>
          <w:p w14:paraId="690AD28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3284907.02</w:t>
            </w:r>
          </w:p>
        </w:tc>
      </w:tr>
      <w:tr w:rsidR="00D2579A" w:rsidRPr="00D2579A" w14:paraId="056ECB59" w14:textId="77777777" w:rsidTr="008F2928">
        <w:tc>
          <w:tcPr>
            <w:tcW w:w="1101" w:type="dxa"/>
          </w:tcPr>
          <w:p w14:paraId="0EA9578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1909B9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454050.10</w:t>
            </w:r>
          </w:p>
        </w:tc>
        <w:tc>
          <w:tcPr>
            <w:tcW w:w="1701" w:type="dxa"/>
          </w:tcPr>
          <w:p w14:paraId="73AE6BE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3284910.63</w:t>
            </w:r>
          </w:p>
        </w:tc>
      </w:tr>
      <w:tr w:rsidR="00D2579A" w:rsidRPr="00D2579A" w14:paraId="2A7A8B71" w14:textId="77777777" w:rsidTr="008F2928">
        <w:tc>
          <w:tcPr>
            <w:tcW w:w="1101" w:type="dxa"/>
          </w:tcPr>
          <w:p w14:paraId="067BD8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1701" w:type="dxa"/>
          </w:tcPr>
          <w:p w14:paraId="584062E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454047.05</w:t>
            </w:r>
          </w:p>
        </w:tc>
        <w:tc>
          <w:tcPr>
            <w:tcW w:w="1701" w:type="dxa"/>
          </w:tcPr>
          <w:p w14:paraId="392062C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3284934.50</w:t>
            </w:r>
          </w:p>
        </w:tc>
      </w:tr>
      <w:tr w:rsidR="00D2579A" w:rsidRPr="00D2579A" w14:paraId="78C96EC6" w14:textId="77777777" w:rsidTr="008F2928">
        <w:tc>
          <w:tcPr>
            <w:tcW w:w="1101" w:type="dxa"/>
          </w:tcPr>
          <w:p w14:paraId="3A44406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767546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454021.59</w:t>
            </w:r>
          </w:p>
        </w:tc>
        <w:tc>
          <w:tcPr>
            <w:tcW w:w="1701" w:type="dxa"/>
          </w:tcPr>
          <w:p w14:paraId="021EF5D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3284931.20</w:t>
            </w:r>
          </w:p>
        </w:tc>
      </w:tr>
      <w:tr w:rsidR="00D2579A" w:rsidRPr="00D2579A" w14:paraId="160ADF3C" w14:textId="77777777" w:rsidTr="008F2928">
        <w:tc>
          <w:tcPr>
            <w:tcW w:w="1101" w:type="dxa"/>
          </w:tcPr>
          <w:p w14:paraId="62AB9AF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6C63E7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454023.36</w:t>
            </w:r>
          </w:p>
        </w:tc>
        <w:tc>
          <w:tcPr>
            <w:tcW w:w="1701" w:type="dxa"/>
          </w:tcPr>
          <w:p w14:paraId="4FB2B6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3284920.95</w:t>
            </w:r>
          </w:p>
        </w:tc>
      </w:tr>
      <w:tr w:rsidR="00D2579A" w:rsidRPr="00D2579A" w14:paraId="600E8EFE" w14:textId="77777777" w:rsidTr="008F2928">
        <w:tc>
          <w:tcPr>
            <w:tcW w:w="1101" w:type="dxa"/>
          </w:tcPr>
          <w:p w14:paraId="3A22C5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62F735B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40D5AB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3C50E6B1" w14:textId="77777777" w:rsidTr="008F2928">
        <w:tc>
          <w:tcPr>
            <w:tcW w:w="1101" w:type="dxa"/>
          </w:tcPr>
          <w:p w14:paraId="29909E9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2C2195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454032.47</w:t>
            </w:r>
          </w:p>
        </w:tc>
        <w:tc>
          <w:tcPr>
            <w:tcW w:w="1701" w:type="dxa"/>
          </w:tcPr>
          <w:p w14:paraId="1F73E6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3284919.92</w:t>
            </w:r>
          </w:p>
        </w:tc>
      </w:tr>
      <w:tr w:rsidR="00D2579A" w:rsidRPr="00D2579A" w14:paraId="63BF8E7D" w14:textId="77777777" w:rsidTr="008F2928">
        <w:tc>
          <w:tcPr>
            <w:tcW w:w="1101" w:type="dxa"/>
          </w:tcPr>
          <w:p w14:paraId="06AEF8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01823AC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454033.54</w:t>
            </w:r>
          </w:p>
        </w:tc>
        <w:tc>
          <w:tcPr>
            <w:tcW w:w="1701" w:type="dxa"/>
          </w:tcPr>
          <w:p w14:paraId="7C1599F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3284913.76</w:t>
            </w:r>
          </w:p>
        </w:tc>
      </w:tr>
    </w:tbl>
    <w:p w14:paraId="46CA31F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28:01:010010:38/2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F54154F" w14:textId="77777777" w:rsidTr="008F2928">
        <w:tc>
          <w:tcPr>
            <w:tcW w:w="1101" w:type="dxa"/>
            <w:vMerge w:val="restart"/>
            <w:vAlign w:val="center"/>
          </w:tcPr>
          <w:p w14:paraId="55ECBC4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5FFFC4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87E461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22A803C" w14:textId="77777777" w:rsidTr="008F2928">
        <w:tc>
          <w:tcPr>
            <w:tcW w:w="1101" w:type="dxa"/>
            <w:vMerge/>
            <w:vAlign w:val="center"/>
          </w:tcPr>
          <w:p w14:paraId="77C244A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2D0830C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4404F2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87C75EB" w14:textId="77777777" w:rsidTr="008F2928">
        <w:tc>
          <w:tcPr>
            <w:tcW w:w="1101" w:type="dxa"/>
          </w:tcPr>
          <w:p w14:paraId="6386668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3618E0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454034.61</w:t>
            </w:r>
          </w:p>
        </w:tc>
        <w:tc>
          <w:tcPr>
            <w:tcW w:w="1701" w:type="dxa"/>
          </w:tcPr>
          <w:p w14:paraId="7361C2D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3284907.02</w:t>
            </w:r>
          </w:p>
        </w:tc>
      </w:tr>
      <w:tr w:rsidR="00D2579A" w:rsidRPr="00D2579A" w14:paraId="3825E710" w14:textId="77777777" w:rsidTr="008F2928">
        <w:tc>
          <w:tcPr>
            <w:tcW w:w="1101" w:type="dxa"/>
          </w:tcPr>
          <w:p w14:paraId="29C47A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1A35BE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454033.54</w:t>
            </w:r>
          </w:p>
        </w:tc>
        <w:tc>
          <w:tcPr>
            <w:tcW w:w="1701" w:type="dxa"/>
          </w:tcPr>
          <w:p w14:paraId="230955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3284913.76</w:t>
            </w:r>
          </w:p>
        </w:tc>
      </w:tr>
      <w:tr w:rsidR="00D2579A" w:rsidRPr="00D2579A" w14:paraId="2695935A" w14:textId="77777777" w:rsidTr="008F2928">
        <w:tc>
          <w:tcPr>
            <w:tcW w:w="1101" w:type="dxa"/>
          </w:tcPr>
          <w:p w14:paraId="211E1C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B4352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454032.47</w:t>
            </w:r>
          </w:p>
        </w:tc>
        <w:tc>
          <w:tcPr>
            <w:tcW w:w="1701" w:type="dxa"/>
          </w:tcPr>
          <w:p w14:paraId="00B7CF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3284919.92</w:t>
            </w:r>
          </w:p>
        </w:tc>
      </w:tr>
      <w:tr w:rsidR="00D2579A" w:rsidRPr="00D2579A" w14:paraId="53F92D7B" w14:textId="77777777" w:rsidTr="008F2928">
        <w:tc>
          <w:tcPr>
            <w:tcW w:w="1101" w:type="dxa"/>
          </w:tcPr>
          <w:p w14:paraId="5342AE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4037C7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36EA42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2A7B47F5" w14:textId="77777777" w:rsidTr="008F2928">
        <w:tc>
          <w:tcPr>
            <w:tcW w:w="1101" w:type="dxa"/>
          </w:tcPr>
          <w:p w14:paraId="1952BAE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5D9D7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454026.24</w:t>
            </w:r>
          </w:p>
        </w:tc>
        <w:tc>
          <w:tcPr>
            <w:tcW w:w="1701" w:type="dxa"/>
          </w:tcPr>
          <w:p w14:paraId="612D860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3284905.06</w:t>
            </w:r>
          </w:p>
        </w:tc>
      </w:tr>
    </w:tbl>
    <w:p w14:paraId="2BF87F5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28:01:010010:14 на земельные участки 28:01:010010:14/1 (724 кв.м., ВРИ - предоставление коммунальных услуг), 28:01:010010:14/2 (6 кв.м., ВРИ - улично-дорожная сеть).</w:t>
      </w:r>
    </w:p>
    <w:p w14:paraId="773A22B0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0C51C45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28:01:010010:14/1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50307C7A" w14:textId="77777777" w:rsidTr="008F2928">
        <w:tc>
          <w:tcPr>
            <w:tcW w:w="1101" w:type="dxa"/>
            <w:vMerge w:val="restart"/>
            <w:vAlign w:val="center"/>
          </w:tcPr>
          <w:p w14:paraId="37E5B73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2B3682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37AF03C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5F4049C" w14:textId="77777777" w:rsidTr="008F2928">
        <w:tc>
          <w:tcPr>
            <w:tcW w:w="1101" w:type="dxa"/>
            <w:vMerge/>
            <w:vAlign w:val="center"/>
          </w:tcPr>
          <w:p w14:paraId="6F2431F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A9E45F8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4EF289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42C53C2" w14:textId="77777777" w:rsidTr="008F2928">
        <w:tc>
          <w:tcPr>
            <w:tcW w:w="1101" w:type="dxa"/>
          </w:tcPr>
          <w:p w14:paraId="5D61CE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C4A716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454079.80</w:t>
            </w:r>
          </w:p>
        </w:tc>
        <w:tc>
          <w:tcPr>
            <w:tcW w:w="1701" w:type="dxa"/>
          </w:tcPr>
          <w:p w14:paraId="1EECF9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3284915.67</w:t>
            </w:r>
          </w:p>
        </w:tc>
      </w:tr>
      <w:tr w:rsidR="00D2579A" w:rsidRPr="00D2579A" w14:paraId="0EC1B9F0" w14:textId="77777777" w:rsidTr="008F2928">
        <w:tc>
          <w:tcPr>
            <w:tcW w:w="1101" w:type="dxa"/>
          </w:tcPr>
          <w:p w14:paraId="3395EC0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98D9FD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454078.21</w:t>
            </w:r>
          </w:p>
        </w:tc>
        <w:tc>
          <w:tcPr>
            <w:tcW w:w="1701" w:type="dxa"/>
          </w:tcPr>
          <w:p w14:paraId="693AC5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3284926.37</w:t>
            </w:r>
          </w:p>
        </w:tc>
      </w:tr>
      <w:tr w:rsidR="00D2579A" w:rsidRPr="00D2579A" w14:paraId="629FCE58" w14:textId="77777777" w:rsidTr="008F2928">
        <w:tc>
          <w:tcPr>
            <w:tcW w:w="1101" w:type="dxa"/>
          </w:tcPr>
          <w:p w14:paraId="3906D57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63860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454079.33</w:t>
            </w:r>
          </w:p>
        </w:tc>
        <w:tc>
          <w:tcPr>
            <w:tcW w:w="1701" w:type="dxa"/>
          </w:tcPr>
          <w:p w14:paraId="4BC86A3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3284926.47</w:t>
            </w:r>
          </w:p>
        </w:tc>
      </w:tr>
      <w:tr w:rsidR="00D2579A" w:rsidRPr="00D2579A" w14:paraId="55321EE2" w14:textId="77777777" w:rsidTr="008F2928">
        <w:tc>
          <w:tcPr>
            <w:tcW w:w="1101" w:type="dxa"/>
          </w:tcPr>
          <w:p w14:paraId="27BBE44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E3252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454078.05</w:t>
            </w:r>
          </w:p>
        </w:tc>
        <w:tc>
          <w:tcPr>
            <w:tcW w:w="1701" w:type="dxa"/>
          </w:tcPr>
          <w:p w14:paraId="1B84EAD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3284934.32</w:t>
            </w:r>
          </w:p>
        </w:tc>
      </w:tr>
      <w:tr w:rsidR="00D2579A" w:rsidRPr="00D2579A" w14:paraId="433AA903" w14:textId="77777777" w:rsidTr="008F2928">
        <w:tc>
          <w:tcPr>
            <w:tcW w:w="1101" w:type="dxa"/>
          </w:tcPr>
          <w:p w14:paraId="7ED7A9B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329643E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454076.50</w:t>
            </w:r>
          </w:p>
        </w:tc>
        <w:tc>
          <w:tcPr>
            <w:tcW w:w="1701" w:type="dxa"/>
          </w:tcPr>
          <w:p w14:paraId="49B86D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3284934.08</w:t>
            </w:r>
          </w:p>
        </w:tc>
      </w:tr>
      <w:tr w:rsidR="00D2579A" w:rsidRPr="00D2579A" w14:paraId="2DE0D103" w14:textId="77777777" w:rsidTr="008F2928">
        <w:tc>
          <w:tcPr>
            <w:tcW w:w="1101" w:type="dxa"/>
          </w:tcPr>
          <w:p w14:paraId="3C72B6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17C781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454075.97</w:t>
            </w:r>
          </w:p>
        </w:tc>
        <w:tc>
          <w:tcPr>
            <w:tcW w:w="1701" w:type="dxa"/>
          </w:tcPr>
          <w:p w14:paraId="5BC4F46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3284938.21</w:t>
            </w:r>
          </w:p>
        </w:tc>
      </w:tr>
      <w:tr w:rsidR="00D2579A" w:rsidRPr="00D2579A" w14:paraId="4ACE6578" w14:textId="77777777" w:rsidTr="008F2928">
        <w:tc>
          <w:tcPr>
            <w:tcW w:w="1101" w:type="dxa"/>
          </w:tcPr>
          <w:p w14:paraId="24BF1F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53249E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454075.83</w:t>
            </w:r>
          </w:p>
        </w:tc>
        <w:tc>
          <w:tcPr>
            <w:tcW w:w="1701" w:type="dxa"/>
          </w:tcPr>
          <w:p w14:paraId="3EF1517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3284938.19</w:t>
            </w:r>
          </w:p>
        </w:tc>
      </w:tr>
      <w:tr w:rsidR="00D2579A" w:rsidRPr="00D2579A" w14:paraId="29D34127" w14:textId="77777777" w:rsidTr="008F2928">
        <w:tc>
          <w:tcPr>
            <w:tcW w:w="1101" w:type="dxa"/>
          </w:tcPr>
          <w:p w14:paraId="6B178B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014AD97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454056.82</w:t>
            </w:r>
          </w:p>
        </w:tc>
        <w:tc>
          <w:tcPr>
            <w:tcW w:w="1701" w:type="dxa"/>
          </w:tcPr>
          <w:p w14:paraId="2F8559D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3284935.77</w:t>
            </w:r>
          </w:p>
        </w:tc>
      </w:tr>
      <w:tr w:rsidR="00D2579A" w:rsidRPr="00D2579A" w14:paraId="7827218F" w14:textId="77777777" w:rsidTr="008F2928">
        <w:tc>
          <w:tcPr>
            <w:tcW w:w="1101" w:type="dxa"/>
          </w:tcPr>
          <w:p w14:paraId="28774A2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036569B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454047.05</w:t>
            </w:r>
          </w:p>
        </w:tc>
        <w:tc>
          <w:tcPr>
            <w:tcW w:w="1701" w:type="dxa"/>
          </w:tcPr>
          <w:p w14:paraId="649661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3284934.50</w:t>
            </w:r>
          </w:p>
        </w:tc>
      </w:tr>
      <w:tr w:rsidR="00D2579A" w:rsidRPr="00D2579A" w14:paraId="418EE0B6" w14:textId="77777777" w:rsidTr="008F2928">
        <w:tc>
          <w:tcPr>
            <w:tcW w:w="1101" w:type="dxa"/>
          </w:tcPr>
          <w:p w14:paraId="103F59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696C46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454050.10</w:t>
            </w:r>
          </w:p>
        </w:tc>
        <w:tc>
          <w:tcPr>
            <w:tcW w:w="1701" w:type="dxa"/>
          </w:tcPr>
          <w:p w14:paraId="79DD80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3284910.63</w:t>
            </w:r>
          </w:p>
        </w:tc>
      </w:tr>
      <w:tr w:rsidR="00D2579A" w:rsidRPr="00D2579A" w14:paraId="682521BA" w14:textId="77777777" w:rsidTr="008F2928">
        <w:tc>
          <w:tcPr>
            <w:tcW w:w="1101" w:type="dxa"/>
          </w:tcPr>
          <w:p w14:paraId="214F73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000F81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454051.54</w:t>
            </w:r>
          </w:p>
        </w:tc>
        <w:tc>
          <w:tcPr>
            <w:tcW w:w="1701" w:type="dxa"/>
          </w:tcPr>
          <w:p w14:paraId="6DDA3B6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3284909.78</w:t>
            </w:r>
          </w:p>
        </w:tc>
      </w:tr>
    </w:tbl>
    <w:p w14:paraId="738BBF40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28:01:010010:14/2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38BBEF7" w14:textId="77777777" w:rsidTr="008F2928">
        <w:tc>
          <w:tcPr>
            <w:tcW w:w="1101" w:type="dxa"/>
            <w:vMerge w:val="restart"/>
            <w:vAlign w:val="center"/>
          </w:tcPr>
          <w:p w14:paraId="5334DC8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DFE196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821CB9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5726E079" w14:textId="77777777" w:rsidTr="008F2928">
        <w:tc>
          <w:tcPr>
            <w:tcW w:w="1101" w:type="dxa"/>
            <w:vMerge/>
            <w:vAlign w:val="center"/>
          </w:tcPr>
          <w:p w14:paraId="7329C72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4CABAB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06A4006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CCB2770" w14:textId="77777777" w:rsidTr="008F2928">
        <w:tc>
          <w:tcPr>
            <w:tcW w:w="1101" w:type="dxa"/>
          </w:tcPr>
          <w:p w14:paraId="097E67F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1661DD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454078.05</w:t>
            </w:r>
          </w:p>
        </w:tc>
        <w:tc>
          <w:tcPr>
            <w:tcW w:w="1701" w:type="dxa"/>
          </w:tcPr>
          <w:p w14:paraId="55933E5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3284934.32</w:t>
            </w:r>
          </w:p>
        </w:tc>
      </w:tr>
      <w:tr w:rsidR="00D2579A" w:rsidRPr="00D2579A" w14:paraId="318D16C2" w14:textId="77777777" w:rsidTr="008F2928">
        <w:tc>
          <w:tcPr>
            <w:tcW w:w="1101" w:type="dxa"/>
          </w:tcPr>
          <w:p w14:paraId="68B49E0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41F17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454077.37</w:t>
            </w:r>
          </w:p>
        </w:tc>
        <w:tc>
          <w:tcPr>
            <w:tcW w:w="1701" w:type="dxa"/>
          </w:tcPr>
          <w:p w14:paraId="67DD58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3284938.50</w:t>
            </w:r>
          </w:p>
        </w:tc>
      </w:tr>
      <w:tr w:rsidR="00D2579A" w:rsidRPr="00D2579A" w14:paraId="4080489A" w14:textId="77777777" w:rsidTr="008F2928">
        <w:tc>
          <w:tcPr>
            <w:tcW w:w="1101" w:type="dxa"/>
          </w:tcPr>
          <w:p w14:paraId="0CAEEAD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D7416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454075.83</w:t>
            </w:r>
          </w:p>
        </w:tc>
        <w:tc>
          <w:tcPr>
            <w:tcW w:w="1701" w:type="dxa"/>
          </w:tcPr>
          <w:p w14:paraId="598438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3284938.19</w:t>
            </w:r>
          </w:p>
        </w:tc>
      </w:tr>
      <w:tr w:rsidR="00D2579A" w:rsidRPr="00D2579A" w14:paraId="0D861F84" w14:textId="77777777" w:rsidTr="008F2928">
        <w:tc>
          <w:tcPr>
            <w:tcW w:w="1101" w:type="dxa"/>
          </w:tcPr>
          <w:p w14:paraId="146E156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E38325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454075.97</w:t>
            </w:r>
          </w:p>
        </w:tc>
        <w:tc>
          <w:tcPr>
            <w:tcW w:w="1701" w:type="dxa"/>
          </w:tcPr>
          <w:p w14:paraId="2CEFFB3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3284938.21</w:t>
            </w:r>
          </w:p>
        </w:tc>
      </w:tr>
      <w:tr w:rsidR="00D2579A" w:rsidRPr="00D2579A" w14:paraId="1DE57D27" w14:textId="77777777" w:rsidTr="008F2928">
        <w:tc>
          <w:tcPr>
            <w:tcW w:w="1101" w:type="dxa"/>
          </w:tcPr>
          <w:p w14:paraId="6D73C1F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0CE46D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454076.50</w:t>
            </w:r>
          </w:p>
        </w:tc>
        <w:tc>
          <w:tcPr>
            <w:tcW w:w="1701" w:type="dxa"/>
          </w:tcPr>
          <w:p w14:paraId="324BB8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3284934.08</w:t>
            </w:r>
          </w:p>
        </w:tc>
      </w:tr>
    </w:tbl>
    <w:p w14:paraId="07FEFCB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5C32A1A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lastRenderedPageBreak/>
        <w:t>Раздел земельного участка 28:01:010010:185 на земельные участки 28:01:010010:185/1 (187 кв.м., ВРИ - предоставление коммунальных услуг), 28:01:010010:185/2 (163 кв.м., ВРИ - улично-дорожная сеть).</w:t>
      </w:r>
    </w:p>
    <w:p w14:paraId="1D701F9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7179C0B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28:01:010010:185/1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07BC8788" w14:textId="77777777" w:rsidTr="008F2928">
        <w:tc>
          <w:tcPr>
            <w:tcW w:w="1101" w:type="dxa"/>
            <w:vMerge w:val="restart"/>
            <w:vAlign w:val="center"/>
          </w:tcPr>
          <w:p w14:paraId="66E3484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3857D7B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1CFBECE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57A2C9F" w14:textId="77777777" w:rsidTr="008F2928">
        <w:tc>
          <w:tcPr>
            <w:tcW w:w="1101" w:type="dxa"/>
            <w:vMerge/>
            <w:vAlign w:val="center"/>
          </w:tcPr>
          <w:p w14:paraId="66A81A8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A0FDBF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D76111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9389367" w14:textId="77777777" w:rsidTr="008F2928">
        <w:tc>
          <w:tcPr>
            <w:tcW w:w="1101" w:type="dxa"/>
          </w:tcPr>
          <w:p w14:paraId="5B0E89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7AAE2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454142.99</w:t>
            </w:r>
          </w:p>
        </w:tc>
        <w:tc>
          <w:tcPr>
            <w:tcW w:w="1701" w:type="dxa"/>
          </w:tcPr>
          <w:p w14:paraId="51CE7A5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3284932.93</w:t>
            </w:r>
          </w:p>
        </w:tc>
      </w:tr>
      <w:tr w:rsidR="00D2579A" w:rsidRPr="00D2579A" w14:paraId="43D7C77D" w14:textId="77777777" w:rsidTr="008F2928">
        <w:tc>
          <w:tcPr>
            <w:tcW w:w="1101" w:type="dxa"/>
          </w:tcPr>
          <w:p w14:paraId="0A7BC5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496460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454141.10</w:t>
            </w:r>
          </w:p>
        </w:tc>
        <w:tc>
          <w:tcPr>
            <w:tcW w:w="1701" w:type="dxa"/>
          </w:tcPr>
          <w:p w14:paraId="2ACE351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3284944.66</w:t>
            </w:r>
          </w:p>
        </w:tc>
      </w:tr>
      <w:tr w:rsidR="00D2579A" w:rsidRPr="00D2579A" w14:paraId="512C3799" w14:textId="77777777" w:rsidTr="008F2928">
        <w:tc>
          <w:tcPr>
            <w:tcW w:w="1101" w:type="dxa"/>
          </w:tcPr>
          <w:p w14:paraId="480CE43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319C221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454125.27</w:t>
            </w:r>
          </w:p>
        </w:tc>
        <w:tc>
          <w:tcPr>
            <w:tcW w:w="1701" w:type="dxa"/>
          </w:tcPr>
          <w:p w14:paraId="4DD3CB5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3284941.99</w:t>
            </w:r>
          </w:p>
        </w:tc>
      </w:tr>
      <w:tr w:rsidR="00D2579A" w:rsidRPr="00D2579A" w14:paraId="26711F95" w14:textId="77777777" w:rsidTr="008F2928">
        <w:tc>
          <w:tcPr>
            <w:tcW w:w="1101" w:type="dxa"/>
          </w:tcPr>
          <w:p w14:paraId="285DB9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2EA26A4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454126.95</w:t>
            </w:r>
          </w:p>
        </w:tc>
        <w:tc>
          <w:tcPr>
            <w:tcW w:w="1701" w:type="dxa"/>
          </w:tcPr>
          <w:p w14:paraId="27D4B6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3284933.15</w:t>
            </w:r>
          </w:p>
        </w:tc>
      </w:tr>
      <w:tr w:rsidR="00D2579A" w:rsidRPr="00D2579A" w14:paraId="3657126B" w14:textId="77777777" w:rsidTr="008F2928">
        <w:tc>
          <w:tcPr>
            <w:tcW w:w="1101" w:type="dxa"/>
          </w:tcPr>
          <w:p w14:paraId="5CD55F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00CF292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454127.24</w:t>
            </w:r>
          </w:p>
        </w:tc>
        <w:tc>
          <w:tcPr>
            <w:tcW w:w="1701" w:type="dxa"/>
          </w:tcPr>
          <w:p w14:paraId="2669726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3284930.50</w:t>
            </w:r>
          </w:p>
        </w:tc>
      </w:tr>
    </w:tbl>
    <w:p w14:paraId="456A63E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1D8792F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28:01:010010:185/2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242C2062" w14:textId="77777777" w:rsidTr="008F2928">
        <w:tc>
          <w:tcPr>
            <w:tcW w:w="1101" w:type="dxa"/>
            <w:vMerge w:val="restart"/>
            <w:vAlign w:val="center"/>
          </w:tcPr>
          <w:p w14:paraId="751D3BA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D87866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33B475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3038427" w14:textId="77777777" w:rsidTr="008F2928">
        <w:tc>
          <w:tcPr>
            <w:tcW w:w="1101" w:type="dxa"/>
            <w:vMerge/>
            <w:vAlign w:val="center"/>
          </w:tcPr>
          <w:p w14:paraId="4BE3124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1416DA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619B362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4F3994E" w14:textId="77777777" w:rsidTr="008F2928">
        <w:tc>
          <w:tcPr>
            <w:tcW w:w="1101" w:type="dxa"/>
          </w:tcPr>
          <w:p w14:paraId="78F1A5E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9778C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454125.27</w:t>
            </w:r>
          </w:p>
        </w:tc>
        <w:tc>
          <w:tcPr>
            <w:tcW w:w="1701" w:type="dxa"/>
          </w:tcPr>
          <w:p w14:paraId="2A56F4A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3284941.99</w:t>
            </w:r>
          </w:p>
        </w:tc>
      </w:tr>
      <w:tr w:rsidR="00D2579A" w:rsidRPr="00D2579A" w14:paraId="2859BF4C" w14:textId="77777777" w:rsidTr="008F2928">
        <w:tc>
          <w:tcPr>
            <w:tcW w:w="1101" w:type="dxa"/>
          </w:tcPr>
          <w:p w14:paraId="704D36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D3E2A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454141.10</w:t>
            </w:r>
          </w:p>
        </w:tc>
        <w:tc>
          <w:tcPr>
            <w:tcW w:w="1701" w:type="dxa"/>
          </w:tcPr>
          <w:p w14:paraId="34E3F5C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3284944.66</w:t>
            </w:r>
          </w:p>
        </w:tc>
      </w:tr>
      <w:tr w:rsidR="00D2579A" w:rsidRPr="00D2579A" w14:paraId="608898AF" w14:textId="77777777" w:rsidTr="008F2928">
        <w:tc>
          <w:tcPr>
            <w:tcW w:w="1101" w:type="dxa"/>
          </w:tcPr>
          <w:p w14:paraId="160C89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A1014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454139.53</w:t>
            </w:r>
          </w:p>
        </w:tc>
        <w:tc>
          <w:tcPr>
            <w:tcW w:w="1701" w:type="dxa"/>
          </w:tcPr>
          <w:p w14:paraId="55EF83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3284954.38</w:t>
            </w:r>
          </w:p>
        </w:tc>
      </w:tr>
      <w:tr w:rsidR="00D2579A" w:rsidRPr="00D2579A" w14:paraId="2D228C4E" w14:textId="77777777" w:rsidTr="008F2928">
        <w:tc>
          <w:tcPr>
            <w:tcW w:w="1101" w:type="dxa"/>
          </w:tcPr>
          <w:p w14:paraId="735660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3AE6F9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454123.38</w:t>
            </w:r>
          </w:p>
        </w:tc>
        <w:tc>
          <w:tcPr>
            <w:tcW w:w="1701" w:type="dxa"/>
          </w:tcPr>
          <w:p w14:paraId="65FCC5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3284952.12</w:t>
            </w:r>
          </w:p>
        </w:tc>
      </w:tr>
      <w:tr w:rsidR="00D2579A" w:rsidRPr="00D2579A" w14:paraId="0A8717F1" w14:textId="77777777" w:rsidTr="008F2928">
        <w:tc>
          <w:tcPr>
            <w:tcW w:w="1101" w:type="dxa"/>
          </w:tcPr>
          <w:p w14:paraId="216D4A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78D3CD9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454123.69</w:t>
            </w:r>
          </w:p>
        </w:tc>
        <w:tc>
          <w:tcPr>
            <w:tcW w:w="1701" w:type="dxa"/>
          </w:tcPr>
          <w:p w14:paraId="7083C7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3284950.36</w:t>
            </w:r>
          </w:p>
        </w:tc>
      </w:tr>
    </w:tbl>
    <w:p w14:paraId="618BB4DB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28:01:010010:26 на земельные участки 28:01:010010:26/1 (312 кв.м., ВРИ - предоставление коммунальных услуг), 28:01:010010:26/2 (231 кв.м., ВРИ - улично-дорожная сеть), 28:01:010010:26/3 (73 кв.м., ВРИ – предоставление коммунальных услуг), 28:01:010010:26/4 (10 кв.м., ВРИ - улично-дорожная сеть).</w:t>
      </w:r>
    </w:p>
    <w:p w14:paraId="47A613E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495605F7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28:01:010010:26/1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AB2CCD1" w14:textId="77777777" w:rsidTr="008F2928">
        <w:tc>
          <w:tcPr>
            <w:tcW w:w="1101" w:type="dxa"/>
            <w:vMerge w:val="restart"/>
            <w:vAlign w:val="center"/>
          </w:tcPr>
          <w:p w14:paraId="042FC367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376804C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C8B651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504BFE6" w14:textId="77777777" w:rsidTr="008F2928">
        <w:tc>
          <w:tcPr>
            <w:tcW w:w="1101" w:type="dxa"/>
            <w:vMerge/>
            <w:vAlign w:val="center"/>
          </w:tcPr>
          <w:p w14:paraId="3868727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9FC723D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4B73F5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A9F52D0" w14:textId="77777777" w:rsidTr="008F2928">
        <w:tc>
          <w:tcPr>
            <w:tcW w:w="1101" w:type="dxa"/>
          </w:tcPr>
          <w:p w14:paraId="22429A3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02425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454125.27</w:t>
            </w:r>
          </w:p>
        </w:tc>
        <w:tc>
          <w:tcPr>
            <w:tcW w:w="1701" w:type="dxa"/>
          </w:tcPr>
          <w:p w14:paraId="35BF655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3284941.99</w:t>
            </w:r>
          </w:p>
        </w:tc>
      </w:tr>
      <w:tr w:rsidR="00D2579A" w:rsidRPr="00D2579A" w14:paraId="4A356687" w14:textId="77777777" w:rsidTr="008F2928">
        <w:tc>
          <w:tcPr>
            <w:tcW w:w="1101" w:type="dxa"/>
          </w:tcPr>
          <w:p w14:paraId="1D389C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FD3EC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454098.64</w:t>
            </w:r>
          </w:p>
        </w:tc>
        <w:tc>
          <w:tcPr>
            <w:tcW w:w="1701" w:type="dxa"/>
          </w:tcPr>
          <w:p w14:paraId="2017C03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3284937.51</w:t>
            </w:r>
          </w:p>
        </w:tc>
      </w:tr>
      <w:tr w:rsidR="00D2579A" w:rsidRPr="00D2579A" w14:paraId="4D69D918" w14:textId="77777777" w:rsidTr="008F2928">
        <w:tc>
          <w:tcPr>
            <w:tcW w:w="1101" w:type="dxa"/>
          </w:tcPr>
          <w:p w14:paraId="7DAB28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A3DA0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1932D0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61C173D3" w14:textId="77777777" w:rsidTr="008F2928">
        <w:tc>
          <w:tcPr>
            <w:tcW w:w="1101" w:type="dxa"/>
          </w:tcPr>
          <w:p w14:paraId="70BA39C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334722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454090.47</w:t>
            </w:r>
          </w:p>
        </w:tc>
        <w:tc>
          <w:tcPr>
            <w:tcW w:w="1701" w:type="dxa"/>
          </w:tcPr>
          <w:p w14:paraId="4B0033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3284936.24</w:t>
            </w:r>
          </w:p>
        </w:tc>
      </w:tr>
      <w:tr w:rsidR="00D2579A" w:rsidRPr="00D2579A" w14:paraId="6155692C" w14:textId="77777777" w:rsidTr="008F2928">
        <w:tc>
          <w:tcPr>
            <w:tcW w:w="1101" w:type="dxa"/>
          </w:tcPr>
          <w:p w14:paraId="55854B5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75A7C2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454091.85</w:t>
            </w:r>
          </w:p>
        </w:tc>
        <w:tc>
          <w:tcPr>
            <w:tcW w:w="1701" w:type="dxa"/>
          </w:tcPr>
          <w:p w14:paraId="3FCAC7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3284927.62</w:t>
            </w:r>
          </w:p>
        </w:tc>
      </w:tr>
      <w:tr w:rsidR="00D2579A" w:rsidRPr="00D2579A" w14:paraId="43C3D5F6" w14:textId="77777777" w:rsidTr="008F2928">
        <w:tc>
          <w:tcPr>
            <w:tcW w:w="1101" w:type="dxa"/>
          </w:tcPr>
          <w:p w14:paraId="24B0A2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275FF9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454126.95</w:t>
            </w:r>
          </w:p>
        </w:tc>
        <w:tc>
          <w:tcPr>
            <w:tcW w:w="1701" w:type="dxa"/>
          </w:tcPr>
          <w:p w14:paraId="27FD842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3284933.15</w:t>
            </w:r>
          </w:p>
        </w:tc>
      </w:tr>
    </w:tbl>
    <w:p w14:paraId="4AF419A1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11881879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28:01:010010:26/2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BBA414B" w14:textId="77777777" w:rsidTr="008F2928">
        <w:tc>
          <w:tcPr>
            <w:tcW w:w="1101" w:type="dxa"/>
            <w:vMerge w:val="restart"/>
            <w:vAlign w:val="center"/>
          </w:tcPr>
          <w:p w14:paraId="2D1F8B6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E34107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1E6960F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5E04CBBC" w14:textId="77777777" w:rsidTr="008F2928">
        <w:tc>
          <w:tcPr>
            <w:tcW w:w="1101" w:type="dxa"/>
            <w:vMerge/>
            <w:vAlign w:val="center"/>
          </w:tcPr>
          <w:p w14:paraId="4367B85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D185A4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A4CC3EB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36C6CC70" w14:textId="77777777" w:rsidTr="008F2928">
        <w:tc>
          <w:tcPr>
            <w:tcW w:w="1101" w:type="dxa"/>
          </w:tcPr>
          <w:p w14:paraId="7908E26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4E38E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454098.00</w:t>
            </w:r>
          </w:p>
        </w:tc>
        <w:tc>
          <w:tcPr>
            <w:tcW w:w="1701" w:type="dxa"/>
          </w:tcPr>
          <w:p w14:paraId="08EAE7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3284946.68</w:t>
            </w:r>
          </w:p>
        </w:tc>
      </w:tr>
      <w:tr w:rsidR="00D2579A" w:rsidRPr="00D2579A" w14:paraId="1655861F" w14:textId="77777777" w:rsidTr="008F2928">
        <w:tc>
          <w:tcPr>
            <w:tcW w:w="1101" w:type="dxa"/>
          </w:tcPr>
          <w:p w14:paraId="039DB07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386AB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454099.35</w:t>
            </w:r>
          </w:p>
        </w:tc>
        <w:tc>
          <w:tcPr>
            <w:tcW w:w="1701" w:type="dxa"/>
          </w:tcPr>
          <w:p w14:paraId="705C0C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3284937.64</w:t>
            </w:r>
          </w:p>
        </w:tc>
      </w:tr>
      <w:tr w:rsidR="00D2579A" w:rsidRPr="00D2579A" w14:paraId="16A979F1" w14:textId="77777777" w:rsidTr="008F2928">
        <w:tc>
          <w:tcPr>
            <w:tcW w:w="1101" w:type="dxa"/>
          </w:tcPr>
          <w:p w14:paraId="6A0702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9F959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454125.27</w:t>
            </w:r>
          </w:p>
        </w:tc>
        <w:tc>
          <w:tcPr>
            <w:tcW w:w="1701" w:type="dxa"/>
          </w:tcPr>
          <w:p w14:paraId="5DEE36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3284941.99</w:t>
            </w:r>
          </w:p>
        </w:tc>
      </w:tr>
      <w:tr w:rsidR="00D2579A" w:rsidRPr="00D2579A" w14:paraId="6FAFF9F4" w14:textId="77777777" w:rsidTr="008F2928">
        <w:tc>
          <w:tcPr>
            <w:tcW w:w="1101" w:type="dxa"/>
          </w:tcPr>
          <w:p w14:paraId="7EB7BD5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1701" w:type="dxa"/>
          </w:tcPr>
          <w:p w14:paraId="69E75B3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454123.69</w:t>
            </w:r>
          </w:p>
        </w:tc>
        <w:tc>
          <w:tcPr>
            <w:tcW w:w="1701" w:type="dxa"/>
          </w:tcPr>
          <w:p w14:paraId="6BA3383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3284950.36</w:t>
            </w:r>
          </w:p>
        </w:tc>
      </w:tr>
    </w:tbl>
    <w:p w14:paraId="4D15088A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3AF57C8F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28:01:010010:26/3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2FF21DD9" w14:textId="77777777" w:rsidTr="008F2928">
        <w:tc>
          <w:tcPr>
            <w:tcW w:w="1101" w:type="dxa"/>
            <w:vMerge w:val="restart"/>
            <w:vAlign w:val="center"/>
          </w:tcPr>
          <w:p w14:paraId="76B85F6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A30CA0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CC2959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2D418B4" w14:textId="77777777" w:rsidTr="008F2928">
        <w:tc>
          <w:tcPr>
            <w:tcW w:w="1101" w:type="dxa"/>
            <w:vMerge/>
            <w:vAlign w:val="center"/>
          </w:tcPr>
          <w:p w14:paraId="766FCCB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A0CB1B7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40A866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CA405E6" w14:textId="77777777" w:rsidTr="008F2928">
        <w:tc>
          <w:tcPr>
            <w:tcW w:w="1101" w:type="dxa"/>
          </w:tcPr>
          <w:p w14:paraId="4DC49D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ACA49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0D6EBF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12BE05C1" w14:textId="77777777" w:rsidTr="008F2928">
        <w:tc>
          <w:tcPr>
            <w:tcW w:w="1101" w:type="dxa"/>
          </w:tcPr>
          <w:p w14:paraId="6B8340E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255D39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454099.35</w:t>
            </w:r>
          </w:p>
        </w:tc>
        <w:tc>
          <w:tcPr>
            <w:tcW w:w="1701" w:type="dxa"/>
          </w:tcPr>
          <w:p w14:paraId="048238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3284937.64</w:t>
            </w:r>
          </w:p>
        </w:tc>
      </w:tr>
      <w:tr w:rsidR="00D2579A" w:rsidRPr="00D2579A" w14:paraId="174AD99D" w14:textId="77777777" w:rsidTr="008F2928">
        <w:tc>
          <w:tcPr>
            <w:tcW w:w="1101" w:type="dxa"/>
          </w:tcPr>
          <w:p w14:paraId="1EEF77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63CD56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454098.00</w:t>
            </w:r>
          </w:p>
        </w:tc>
        <w:tc>
          <w:tcPr>
            <w:tcW w:w="1701" w:type="dxa"/>
          </w:tcPr>
          <w:p w14:paraId="577750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3284946.68</w:t>
            </w:r>
          </w:p>
        </w:tc>
      </w:tr>
      <w:tr w:rsidR="00D2579A" w:rsidRPr="00D2579A" w14:paraId="51948190" w14:textId="77777777" w:rsidTr="008F2928">
        <w:tc>
          <w:tcPr>
            <w:tcW w:w="1101" w:type="dxa"/>
          </w:tcPr>
          <w:p w14:paraId="2D8B0FA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4AE4A6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454090.14</w:t>
            </w:r>
          </w:p>
        </w:tc>
        <w:tc>
          <w:tcPr>
            <w:tcW w:w="1701" w:type="dxa"/>
          </w:tcPr>
          <w:p w14:paraId="40C145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3284945.55</w:t>
            </w:r>
          </w:p>
        </w:tc>
      </w:tr>
    </w:tbl>
    <w:p w14:paraId="493B5C6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05540B19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28:01:010010:26/4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BD34898" w14:textId="77777777" w:rsidTr="008F2928">
        <w:tc>
          <w:tcPr>
            <w:tcW w:w="1101" w:type="dxa"/>
            <w:vMerge w:val="restart"/>
            <w:vAlign w:val="center"/>
          </w:tcPr>
          <w:p w14:paraId="043A7C5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2C139F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9DAD96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317E411" w14:textId="77777777" w:rsidTr="008F2928">
        <w:tc>
          <w:tcPr>
            <w:tcW w:w="1101" w:type="dxa"/>
            <w:vMerge/>
            <w:vAlign w:val="center"/>
          </w:tcPr>
          <w:p w14:paraId="3394B29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A93BCEB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0C3657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751A7B4" w14:textId="77777777" w:rsidTr="008F2928">
        <w:tc>
          <w:tcPr>
            <w:tcW w:w="1101" w:type="dxa"/>
          </w:tcPr>
          <w:p w14:paraId="66951A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11CB3F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454090.47</w:t>
            </w:r>
          </w:p>
        </w:tc>
        <w:tc>
          <w:tcPr>
            <w:tcW w:w="1701" w:type="dxa"/>
          </w:tcPr>
          <w:p w14:paraId="4530AC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3284936.24</w:t>
            </w:r>
          </w:p>
        </w:tc>
      </w:tr>
      <w:tr w:rsidR="00D2579A" w:rsidRPr="00D2579A" w14:paraId="1DBAB384" w14:textId="77777777" w:rsidTr="008F2928">
        <w:tc>
          <w:tcPr>
            <w:tcW w:w="1101" w:type="dxa"/>
          </w:tcPr>
          <w:p w14:paraId="129B9E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72E96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5153FA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1C299B62" w14:textId="77777777" w:rsidTr="008F2928">
        <w:tc>
          <w:tcPr>
            <w:tcW w:w="1101" w:type="dxa"/>
          </w:tcPr>
          <w:p w14:paraId="1E857D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023A2F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454090.14</w:t>
            </w:r>
          </w:p>
        </w:tc>
        <w:tc>
          <w:tcPr>
            <w:tcW w:w="1701" w:type="dxa"/>
          </w:tcPr>
          <w:p w14:paraId="0D3DEF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3284945.55</w:t>
            </w:r>
          </w:p>
        </w:tc>
      </w:tr>
      <w:tr w:rsidR="00D2579A" w:rsidRPr="00D2579A" w14:paraId="324B2694" w14:textId="77777777" w:rsidTr="008F2928">
        <w:tc>
          <w:tcPr>
            <w:tcW w:w="1101" w:type="dxa"/>
          </w:tcPr>
          <w:p w14:paraId="033AD1F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296A7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454089.01</w:t>
            </w:r>
          </w:p>
        </w:tc>
        <w:tc>
          <w:tcPr>
            <w:tcW w:w="1701" w:type="dxa"/>
          </w:tcPr>
          <w:p w14:paraId="68B2E6B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3284945.38</w:t>
            </w:r>
          </w:p>
        </w:tc>
      </w:tr>
    </w:tbl>
    <w:p w14:paraId="0813D9A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7C91A5F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28:01:010010:36 на земельные участки 28:01:010010:36/1 (635 кв.м., ВРИ - улично-дорожная сеть), 28:01:010010:36/2 (17 кв.м., ВРИ - улично-дорожная сеть), 28:01:010010:36/3 (6 кв.м., ВРИ - улично-дорожная сеть).</w:t>
      </w:r>
    </w:p>
    <w:p w14:paraId="7A9A08AA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024B6AA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28:01:010010:36/1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25A9A1D7" w14:textId="77777777" w:rsidTr="008F2928">
        <w:tc>
          <w:tcPr>
            <w:tcW w:w="1101" w:type="dxa"/>
            <w:vMerge w:val="restart"/>
            <w:vAlign w:val="center"/>
          </w:tcPr>
          <w:p w14:paraId="22475D1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6CBF037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8CB2DD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DBD09D3" w14:textId="77777777" w:rsidTr="008F2928">
        <w:tc>
          <w:tcPr>
            <w:tcW w:w="1101" w:type="dxa"/>
            <w:vMerge/>
            <w:vAlign w:val="center"/>
          </w:tcPr>
          <w:p w14:paraId="77B272C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3E9DC37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DB1EC2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0BF89E0" w14:textId="77777777" w:rsidTr="008F2928">
        <w:tc>
          <w:tcPr>
            <w:tcW w:w="1101" w:type="dxa"/>
          </w:tcPr>
          <w:p w14:paraId="582EE14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9865E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454085.17</w:t>
            </w:r>
          </w:p>
        </w:tc>
        <w:tc>
          <w:tcPr>
            <w:tcW w:w="1701" w:type="dxa"/>
          </w:tcPr>
          <w:p w14:paraId="52EBF26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3284959.09</w:t>
            </w:r>
          </w:p>
        </w:tc>
      </w:tr>
      <w:tr w:rsidR="00D2579A" w:rsidRPr="00D2579A" w14:paraId="11993C25" w14:textId="77777777" w:rsidTr="008F2928">
        <w:tc>
          <w:tcPr>
            <w:tcW w:w="1101" w:type="dxa"/>
          </w:tcPr>
          <w:p w14:paraId="0F1927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2FFAF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454086.74</w:t>
            </w:r>
          </w:p>
        </w:tc>
        <w:tc>
          <w:tcPr>
            <w:tcW w:w="1701" w:type="dxa"/>
          </w:tcPr>
          <w:p w14:paraId="35F4F64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3284958.39</w:t>
            </w:r>
          </w:p>
        </w:tc>
      </w:tr>
      <w:tr w:rsidR="00D2579A" w:rsidRPr="00D2579A" w14:paraId="4CF95F39" w14:textId="77777777" w:rsidTr="008F2928">
        <w:tc>
          <w:tcPr>
            <w:tcW w:w="1101" w:type="dxa"/>
          </w:tcPr>
          <w:p w14:paraId="3EA500F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B225C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454088.05</w:t>
            </w:r>
          </w:p>
        </w:tc>
        <w:tc>
          <w:tcPr>
            <w:tcW w:w="1701" w:type="dxa"/>
          </w:tcPr>
          <w:p w14:paraId="50399AE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3284950.93</w:t>
            </w:r>
          </w:p>
        </w:tc>
      </w:tr>
      <w:tr w:rsidR="00D2579A" w:rsidRPr="00D2579A" w14:paraId="0533C0EA" w14:textId="77777777" w:rsidTr="008F2928">
        <w:tc>
          <w:tcPr>
            <w:tcW w:w="1101" w:type="dxa"/>
          </w:tcPr>
          <w:p w14:paraId="15C6E1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9C4E20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454089.03</w:t>
            </w:r>
          </w:p>
        </w:tc>
        <w:tc>
          <w:tcPr>
            <w:tcW w:w="1701" w:type="dxa"/>
          </w:tcPr>
          <w:p w14:paraId="611F34A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3284951.08</w:t>
            </w:r>
          </w:p>
        </w:tc>
      </w:tr>
      <w:tr w:rsidR="00D2579A" w:rsidRPr="00D2579A" w14:paraId="76BFA91E" w14:textId="77777777" w:rsidTr="008F2928">
        <w:tc>
          <w:tcPr>
            <w:tcW w:w="1101" w:type="dxa"/>
          </w:tcPr>
          <w:p w14:paraId="2D7C87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D57F6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454089.79</w:t>
            </w:r>
          </w:p>
        </w:tc>
        <w:tc>
          <w:tcPr>
            <w:tcW w:w="1701" w:type="dxa"/>
          </w:tcPr>
          <w:p w14:paraId="528C98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3284947.63</w:t>
            </w:r>
          </w:p>
        </w:tc>
      </w:tr>
      <w:tr w:rsidR="00D2579A" w:rsidRPr="00D2579A" w14:paraId="3BBAC7AB" w14:textId="77777777" w:rsidTr="008F2928">
        <w:tc>
          <w:tcPr>
            <w:tcW w:w="1101" w:type="dxa"/>
          </w:tcPr>
          <w:p w14:paraId="31C7CD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5930D1A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454097.70</w:t>
            </w:r>
          </w:p>
        </w:tc>
        <w:tc>
          <w:tcPr>
            <w:tcW w:w="1701" w:type="dxa"/>
          </w:tcPr>
          <w:p w14:paraId="40E8BD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3284948.76</w:t>
            </w:r>
          </w:p>
        </w:tc>
      </w:tr>
      <w:tr w:rsidR="00D2579A" w:rsidRPr="00D2579A" w14:paraId="36B3CBD6" w14:textId="77777777" w:rsidTr="008F2928">
        <w:tc>
          <w:tcPr>
            <w:tcW w:w="1101" w:type="dxa"/>
          </w:tcPr>
          <w:p w14:paraId="078AC1B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713748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454098.00</w:t>
            </w:r>
          </w:p>
        </w:tc>
        <w:tc>
          <w:tcPr>
            <w:tcW w:w="1701" w:type="dxa"/>
          </w:tcPr>
          <w:p w14:paraId="70E906B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3284946.68</w:t>
            </w:r>
          </w:p>
        </w:tc>
      </w:tr>
      <w:tr w:rsidR="00D2579A" w:rsidRPr="00D2579A" w14:paraId="210632D6" w14:textId="77777777" w:rsidTr="008F2928">
        <w:tc>
          <w:tcPr>
            <w:tcW w:w="1101" w:type="dxa"/>
          </w:tcPr>
          <w:p w14:paraId="2A9FA8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4A0F6B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454123.69</w:t>
            </w:r>
          </w:p>
        </w:tc>
        <w:tc>
          <w:tcPr>
            <w:tcW w:w="1701" w:type="dxa"/>
          </w:tcPr>
          <w:p w14:paraId="4C98E7E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3284950.36</w:t>
            </w:r>
          </w:p>
        </w:tc>
      </w:tr>
      <w:tr w:rsidR="00D2579A" w:rsidRPr="00D2579A" w14:paraId="10763CDC" w14:textId="77777777" w:rsidTr="008F2928">
        <w:tc>
          <w:tcPr>
            <w:tcW w:w="1101" w:type="dxa"/>
          </w:tcPr>
          <w:p w14:paraId="05D8F7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6F88FB9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454123.38</w:t>
            </w:r>
          </w:p>
        </w:tc>
        <w:tc>
          <w:tcPr>
            <w:tcW w:w="1701" w:type="dxa"/>
          </w:tcPr>
          <w:p w14:paraId="7527BC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3284952.12</w:t>
            </w:r>
          </w:p>
        </w:tc>
      </w:tr>
      <w:tr w:rsidR="00D2579A" w:rsidRPr="00D2579A" w14:paraId="62D97C93" w14:textId="77777777" w:rsidTr="008F2928">
        <w:tc>
          <w:tcPr>
            <w:tcW w:w="1101" w:type="dxa"/>
          </w:tcPr>
          <w:p w14:paraId="230981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3EC303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454120.64</w:t>
            </w:r>
          </w:p>
        </w:tc>
        <w:tc>
          <w:tcPr>
            <w:tcW w:w="1701" w:type="dxa"/>
          </w:tcPr>
          <w:p w14:paraId="5A78AE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3284969.99</w:t>
            </w:r>
          </w:p>
        </w:tc>
      </w:tr>
      <w:tr w:rsidR="00D2579A" w:rsidRPr="00D2579A" w14:paraId="2502AA2A" w14:textId="77777777" w:rsidTr="008F2928">
        <w:tc>
          <w:tcPr>
            <w:tcW w:w="1101" w:type="dxa"/>
          </w:tcPr>
          <w:p w14:paraId="4C8CEBE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554277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454084.84</w:t>
            </w:r>
          </w:p>
        </w:tc>
        <w:tc>
          <w:tcPr>
            <w:tcW w:w="1701" w:type="dxa"/>
          </w:tcPr>
          <w:p w14:paraId="71F026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3284962.12</w:t>
            </w:r>
          </w:p>
        </w:tc>
      </w:tr>
    </w:tbl>
    <w:p w14:paraId="7246CBD2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1062AD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28:01:010010:36/2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BE5C1B0" w14:textId="77777777" w:rsidTr="008F2928">
        <w:tc>
          <w:tcPr>
            <w:tcW w:w="1101" w:type="dxa"/>
            <w:vMerge w:val="restart"/>
            <w:vAlign w:val="center"/>
          </w:tcPr>
          <w:p w14:paraId="04A5E47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B39FD0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AACA29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6035800" w14:textId="77777777" w:rsidTr="008F2928">
        <w:tc>
          <w:tcPr>
            <w:tcW w:w="1101" w:type="dxa"/>
            <w:vMerge/>
            <w:vAlign w:val="center"/>
          </w:tcPr>
          <w:p w14:paraId="7844401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D5AE926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3AF4553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84C234F" w14:textId="77777777" w:rsidTr="008F2928">
        <w:tc>
          <w:tcPr>
            <w:tcW w:w="1101" w:type="dxa"/>
          </w:tcPr>
          <w:p w14:paraId="4953991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725F8A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454090.14</w:t>
            </w:r>
          </w:p>
        </w:tc>
        <w:tc>
          <w:tcPr>
            <w:tcW w:w="1701" w:type="dxa"/>
          </w:tcPr>
          <w:p w14:paraId="76C1EA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3284945.55</w:t>
            </w:r>
          </w:p>
        </w:tc>
      </w:tr>
      <w:tr w:rsidR="00D2579A" w:rsidRPr="00D2579A" w14:paraId="24097646" w14:textId="77777777" w:rsidTr="008F2928">
        <w:tc>
          <w:tcPr>
            <w:tcW w:w="1101" w:type="dxa"/>
          </w:tcPr>
          <w:p w14:paraId="6BF345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ED024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454098.00</w:t>
            </w:r>
          </w:p>
        </w:tc>
        <w:tc>
          <w:tcPr>
            <w:tcW w:w="1701" w:type="dxa"/>
          </w:tcPr>
          <w:p w14:paraId="421E6B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3284946.68</w:t>
            </w:r>
          </w:p>
        </w:tc>
      </w:tr>
      <w:tr w:rsidR="00D2579A" w:rsidRPr="00D2579A" w14:paraId="6CDA015B" w14:textId="77777777" w:rsidTr="008F2928">
        <w:tc>
          <w:tcPr>
            <w:tcW w:w="1101" w:type="dxa"/>
          </w:tcPr>
          <w:p w14:paraId="1A0B2A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1701" w:type="dxa"/>
          </w:tcPr>
          <w:p w14:paraId="39721B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454097.70</w:t>
            </w:r>
          </w:p>
        </w:tc>
        <w:tc>
          <w:tcPr>
            <w:tcW w:w="1701" w:type="dxa"/>
          </w:tcPr>
          <w:p w14:paraId="69A7FE7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3284948.76</w:t>
            </w:r>
          </w:p>
        </w:tc>
      </w:tr>
      <w:tr w:rsidR="00D2579A" w:rsidRPr="00D2579A" w14:paraId="26B683B2" w14:textId="77777777" w:rsidTr="008F2928">
        <w:tc>
          <w:tcPr>
            <w:tcW w:w="1101" w:type="dxa"/>
          </w:tcPr>
          <w:p w14:paraId="0272F0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E6E183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454089.79</w:t>
            </w:r>
          </w:p>
        </w:tc>
        <w:tc>
          <w:tcPr>
            <w:tcW w:w="1701" w:type="dxa"/>
          </w:tcPr>
          <w:p w14:paraId="30A435F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3284947.63</w:t>
            </w:r>
          </w:p>
        </w:tc>
      </w:tr>
      <w:tr w:rsidR="00D2579A" w:rsidRPr="00D2579A" w14:paraId="2FB6122E" w14:textId="77777777" w:rsidTr="008F2928">
        <w:tc>
          <w:tcPr>
            <w:tcW w:w="1101" w:type="dxa"/>
          </w:tcPr>
          <w:p w14:paraId="42E704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33925B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454089.93</w:t>
            </w:r>
          </w:p>
        </w:tc>
        <w:tc>
          <w:tcPr>
            <w:tcW w:w="1701" w:type="dxa"/>
          </w:tcPr>
          <w:p w14:paraId="10CD515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3284947.00</w:t>
            </w:r>
          </w:p>
        </w:tc>
      </w:tr>
    </w:tbl>
    <w:p w14:paraId="76E4428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DDA253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28:01:010010:36/3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774636F" w14:textId="77777777" w:rsidTr="008F2928">
        <w:tc>
          <w:tcPr>
            <w:tcW w:w="1101" w:type="dxa"/>
            <w:vMerge w:val="restart"/>
            <w:vAlign w:val="center"/>
          </w:tcPr>
          <w:p w14:paraId="24D3857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1B47DD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44DCB1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14E7ED57" w14:textId="77777777" w:rsidTr="008F2928">
        <w:tc>
          <w:tcPr>
            <w:tcW w:w="1101" w:type="dxa"/>
            <w:vMerge/>
            <w:vAlign w:val="center"/>
          </w:tcPr>
          <w:p w14:paraId="6717506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4741FF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75FA0D9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DFD2988" w14:textId="77777777" w:rsidTr="008F2928">
        <w:tc>
          <w:tcPr>
            <w:tcW w:w="1101" w:type="dxa"/>
          </w:tcPr>
          <w:p w14:paraId="2088DE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3DD726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454090.14</w:t>
            </w:r>
          </w:p>
        </w:tc>
        <w:tc>
          <w:tcPr>
            <w:tcW w:w="1701" w:type="dxa"/>
          </w:tcPr>
          <w:p w14:paraId="01E51F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3284945.55</w:t>
            </w:r>
          </w:p>
        </w:tc>
      </w:tr>
      <w:tr w:rsidR="00D2579A" w:rsidRPr="00D2579A" w14:paraId="68458FA4" w14:textId="77777777" w:rsidTr="008F2928">
        <w:tc>
          <w:tcPr>
            <w:tcW w:w="1101" w:type="dxa"/>
          </w:tcPr>
          <w:p w14:paraId="042F1FA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EDDFA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454089.93</w:t>
            </w:r>
          </w:p>
        </w:tc>
        <w:tc>
          <w:tcPr>
            <w:tcW w:w="1701" w:type="dxa"/>
          </w:tcPr>
          <w:p w14:paraId="44E38A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3284947.00</w:t>
            </w:r>
          </w:p>
        </w:tc>
      </w:tr>
      <w:tr w:rsidR="00D2579A" w:rsidRPr="00D2579A" w14:paraId="34A64B9C" w14:textId="77777777" w:rsidTr="008F2928">
        <w:tc>
          <w:tcPr>
            <w:tcW w:w="1101" w:type="dxa"/>
          </w:tcPr>
          <w:p w14:paraId="4FA46E6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22D425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454089.03</w:t>
            </w:r>
          </w:p>
        </w:tc>
        <w:tc>
          <w:tcPr>
            <w:tcW w:w="1701" w:type="dxa"/>
          </w:tcPr>
          <w:p w14:paraId="4D5799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3284951.08</w:t>
            </w:r>
          </w:p>
        </w:tc>
      </w:tr>
      <w:tr w:rsidR="00D2579A" w:rsidRPr="00D2579A" w14:paraId="49206BCE" w14:textId="77777777" w:rsidTr="008F2928">
        <w:tc>
          <w:tcPr>
            <w:tcW w:w="1101" w:type="dxa"/>
          </w:tcPr>
          <w:p w14:paraId="6AAF650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5C4AB9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454088.05</w:t>
            </w:r>
          </w:p>
        </w:tc>
        <w:tc>
          <w:tcPr>
            <w:tcW w:w="1701" w:type="dxa"/>
          </w:tcPr>
          <w:p w14:paraId="44F6BF9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3284950.93</w:t>
            </w:r>
          </w:p>
        </w:tc>
      </w:tr>
      <w:tr w:rsidR="00D2579A" w:rsidRPr="00D2579A" w14:paraId="71A00A03" w14:textId="77777777" w:rsidTr="008F2928">
        <w:tc>
          <w:tcPr>
            <w:tcW w:w="1101" w:type="dxa"/>
          </w:tcPr>
          <w:p w14:paraId="7BD48BE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24084D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454089.01</w:t>
            </w:r>
          </w:p>
        </w:tc>
        <w:tc>
          <w:tcPr>
            <w:tcW w:w="1701" w:type="dxa"/>
          </w:tcPr>
          <w:p w14:paraId="6D9E6B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3284945.38</w:t>
            </w:r>
          </w:p>
        </w:tc>
      </w:tr>
    </w:tbl>
    <w:p w14:paraId="23AD12E6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41BAB422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28:01:010010:55 на земельные участки 28:01:010010:55/1 (589 кв.м., ВРИ - улично-дорожная сеть), 28:01:010010:55/2 (119 кв.м., ВРИ - улично-дорожная сеть).</w:t>
      </w:r>
    </w:p>
    <w:p w14:paraId="329D4722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56BEA177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28:01:010010:55/1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2543452" w14:textId="77777777" w:rsidTr="008F2928">
        <w:tc>
          <w:tcPr>
            <w:tcW w:w="1101" w:type="dxa"/>
            <w:vMerge w:val="restart"/>
            <w:vAlign w:val="center"/>
          </w:tcPr>
          <w:p w14:paraId="6A45425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E0E39C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2CC4A8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45F0C1C" w14:textId="77777777" w:rsidTr="008F2928">
        <w:tc>
          <w:tcPr>
            <w:tcW w:w="1101" w:type="dxa"/>
            <w:vMerge/>
            <w:vAlign w:val="center"/>
          </w:tcPr>
          <w:p w14:paraId="236823B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D2F83BD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2DDDC73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E43DA37" w14:textId="77777777" w:rsidTr="008F2928">
        <w:tc>
          <w:tcPr>
            <w:tcW w:w="1101" w:type="dxa"/>
          </w:tcPr>
          <w:p w14:paraId="6D6049F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20260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454076.79</w:t>
            </w:r>
          </w:p>
        </w:tc>
        <w:tc>
          <w:tcPr>
            <w:tcW w:w="1701" w:type="dxa"/>
          </w:tcPr>
          <w:p w14:paraId="504190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3284974.53</w:t>
            </w:r>
          </w:p>
        </w:tc>
      </w:tr>
      <w:tr w:rsidR="00D2579A" w:rsidRPr="00D2579A" w14:paraId="32907170" w14:textId="77777777" w:rsidTr="008F2928">
        <w:tc>
          <w:tcPr>
            <w:tcW w:w="1101" w:type="dxa"/>
          </w:tcPr>
          <w:p w14:paraId="0C177D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C25F6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454079.35</w:t>
            </w:r>
          </w:p>
        </w:tc>
        <w:tc>
          <w:tcPr>
            <w:tcW w:w="1701" w:type="dxa"/>
          </w:tcPr>
          <w:p w14:paraId="577159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3284957.90</w:t>
            </w:r>
          </w:p>
        </w:tc>
      </w:tr>
      <w:tr w:rsidR="00D2579A" w:rsidRPr="00D2579A" w14:paraId="28D97FEE" w14:textId="77777777" w:rsidTr="008F2928">
        <w:tc>
          <w:tcPr>
            <w:tcW w:w="1101" w:type="dxa"/>
          </w:tcPr>
          <w:p w14:paraId="6A5C917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C45F3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454085.17</w:t>
            </w:r>
          </w:p>
        </w:tc>
        <w:tc>
          <w:tcPr>
            <w:tcW w:w="1701" w:type="dxa"/>
          </w:tcPr>
          <w:p w14:paraId="229E2AB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3284959.09</w:t>
            </w:r>
          </w:p>
        </w:tc>
      </w:tr>
      <w:tr w:rsidR="00D2579A" w:rsidRPr="00D2579A" w14:paraId="7CA75E50" w14:textId="77777777" w:rsidTr="008F2928">
        <w:tc>
          <w:tcPr>
            <w:tcW w:w="1101" w:type="dxa"/>
          </w:tcPr>
          <w:p w14:paraId="3B0D91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2A4CB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454084.84</w:t>
            </w:r>
          </w:p>
        </w:tc>
        <w:tc>
          <w:tcPr>
            <w:tcW w:w="1701" w:type="dxa"/>
          </w:tcPr>
          <w:p w14:paraId="571FDE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3284962.12</w:t>
            </w:r>
          </w:p>
        </w:tc>
      </w:tr>
      <w:tr w:rsidR="00D2579A" w:rsidRPr="00D2579A" w14:paraId="3048FA6C" w14:textId="77777777" w:rsidTr="008F2928">
        <w:tc>
          <w:tcPr>
            <w:tcW w:w="1101" w:type="dxa"/>
          </w:tcPr>
          <w:p w14:paraId="3BDA1B6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3959E7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454120.64</w:t>
            </w:r>
          </w:p>
        </w:tc>
        <w:tc>
          <w:tcPr>
            <w:tcW w:w="1701" w:type="dxa"/>
          </w:tcPr>
          <w:p w14:paraId="4903C2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3284969.99</w:t>
            </w:r>
          </w:p>
        </w:tc>
      </w:tr>
      <w:tr w:rsidR="00D2579A" w:rsidRPr="00D2579A" w14:paraId="4675813D" w14:textId="77777777" w:rsidTr="008F2928">
        <w:tc>
          <w:tcPr>
            <w:tcW w:w="1101" w:type="dxa"/>
          </w:tcPr>
          <w:p w14:paraId="7ABBBF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0FBCC8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454119.27</w:t>
            </w:r>
          </w:p>
        </w:tc>
        <w:tc>
          <w:tcPr>
            <w:tcW w:w="1701" w:type="dxa"/>
          </w:tcPr>
          <w:p w14:paraId="58656F8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3284982.37</w:t>
            </w:r>
          </w:p>
        </w:tc>
      </w:tr>
      <w:tr w:rsidR="00D2579A" w:rsidRPr="00D2579A" w14:paraId="51A012C9" w14:textId="77777777" w:rsidTr="008F2928">
        <w:tc>
          <w:tcPr>
            <w:tcW w:w="1101" w:type="dxa"/>
          </w:tcPr>
          <w:p w14:paraId="24EBD5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065D2A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454098.91</w:t>
            </w:r>
          </w:p>
        </w:tc>
        <w:tc>
          <w:tcPr>
            <w:tcW w:w="1701" w:type="dxa"/>
          </w:tcPr>
          <w:p w14:paraId="3F3E3C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3284978.96</w:t>
            </w:r>
          </w:p>
        </w:tc>
      </w:tr>
      <w:tr w:rsidR="00D2579A" w:rsidRPr="00D2579A" w14:paraId="4B177467" w14:textId="77777777" w:rsidTr="008F2928">
        <w:tc>
          <w:tcPr>
            <w:tcW w:w="1101" w:type="dxa"/>
          </w:tcPr>
          <w:p w14:paraId="04FD7AE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0B61514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454088.13</w:t>
            </w:r>
          </w:p>
        </w:tc>
        <w:tc>
          <w:tcPr>
            <w:tcW w:w="1701" w:type="dxa"/>
          </w:tcPr>
          <w:p w14:paraId="2F78DF3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3284976.74</w:t>
            </w:r>
          </w:p>
        </w:tc>
      </w:tr>
      <w:tr w:rsidR="00D2579A" w:rsidRPr="00D2579A" w14:paraId="13A033AF" w14:textId="77777777" w:rsidTr="008F2928">
        <w:tc>
          <w:tcPr>
            <w:tcW w:w="1101" w:type="dxa"/>
          </w:tcPr>
          <w:p w14:paraId="5DD97B3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7B57F6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454086.99</w:t>
            </w:r>
          </w:p>
        </w:tc>
        <w:tc>
          <w:tcPr>
            <w:tcW w:w="1701" w:type="dxa"/>
          </w:tcPr>
          <w:p w14:paraId="789BFF5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3284976.52</w:t>
            </w:r>
          </w:p>
        </w:tc>
      </w:tr>
    </w:tbl>
    <w:p w14:paraId="03EB6A2A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79547976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28:01:010010:55/2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2EF1DB48" w14:textId="77777777" w:rsidTr="008F2928">
        <w:tc>
          <w:tcPr>
            <w:tcW w:w="1101" w:type="dxa"/>
            <w:vMerge w:val="restart"/>
            <w:vAlign w:val="center"/>
          </w:tcPr>
          <w:p w14:paraId="38C4AA8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BCE4D2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4731B7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E0C086C" w14:textId="77777777" w:rsidTr="008F2928">
        <w:tc>
          <w:tcPr>
            <w:tcW w:w="1101" w:type="dxa"/>
            <w:vMerge/>
            <w:vAlign w:val="center"/>
          </w:tcPr>
          <w:p w14:paraId="0F76295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31C62F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330E7E32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1BF8EA3F" w14:textId="77777777" w:rsidTr="008F2928">
        <w:tc>
          <w:tcPr>
            <w:tcW w:w="1101" w:type="dxa"/>
          </w:tcPr>
          <w:p w14:paraId="3EAC03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806B8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454079.35</w:t>
            </w:r>
          </w:p>
        </w:tc>
        <w:tc>
          <w:tcPr>
            <w:tcW w:w="1701" w:type="dxa"/>
          </w:tcPr>
          <w:p w14:paraId="64D35F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3284957.90</w:t>
            </w:r>
          </w:p>
        </w:tc>
      </w:tr>
      <w:tr w:rsidR="00D2579A" w:rsidRPr="00D2579A" w14:paraId="61D0F547" w14:textId="77777777" w:rsidTr="008F2928">
        <w:tc>
          <w:tcPr>
            <w:tcW w:w="1101" w:type="dxa"/>
          </w:tcPr>
          <w:p w14:paraId="373F32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0E8F99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454076.79</w:t>
            </w:r>
          </w:p>
        </w:tc>
        <w:tc>
          <w:tcPr>
            <w:tcW w:w="1701" w:type="dxa"/>
          </w:tcPr>
          <w:p w14:paraId="360E68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3284974.53</w:t>
            </w:r>
          </w:p>
        </w:tc>
      </w:tr>
      <w:tr w:rsidR="00D2579A" w:rsidRPr="00D2579A" w14:paraId="69AED431" w14:textId="77777777" w:rsidTr="008F2928">
        <w:tc>
          <w:tcPr>
            <w:tcW w:w="1101" w:type="dxa"/>
          </w:tcPr>
          <w:p w14:paraId="285E8A3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4DEA6A7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454068.33</w:t>
            </w:r>
          </w:p>
        </w:tc>
        <w:tc>
          <w:tcPr>
            <w:tcW w:w="1701" w:type="dxa"/>
          </w:tcPr>
          <w:p w14:paraId="3503B11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3284972.87</w:t>
            </w:r>
          </w:p>
        </w:tc>
      </w:tr>
      <w:tr w:rsidR="00D2579A" w:rsidRPr="00D2579A" w14:paraId="084521A6" w14:textId="77777777" w:rsidTr="008F2928">
        <w:tc>
          <w:tcPr>
            <w:tcW w:w="1101" w:type="dxa"/>
          </w:tcPr>
          <w:p w14:paraId="730F45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2BDCAB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454070.77</w:t>
            </w:r>
          </w:p>
        </w:tc>
        <w:tc>
          <w:tcPr>
            <w:tcW w:w="1701" w:type="dxa"/>
          </w:tcPr>
          <w:p w14:paraId="4BAB5E1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3284959.28</w:t>
            </w:r>
          </w:p>
        </w:tc>
      </w:tr>
      <w:tr w:rsidR="00D2579A" w:rsidRPr="00D2579A" w14:paraId="0BD045DA" w14:textId="77777777" w:rsidTr="008F2928">
        <w:tc>
          <w:tcPr>
            <w:tcW w:w="1101" w:type="dxa"/>
          </w:tcPr>
          <w:p w14:paraId="5F28A4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354977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454073.17</w:t>
            </w:r>
          </w:p>
        </w:tc>
        <w:tc>
          <w:tcPr>
            <w:tcW w:w="1701" w:type="dxa"/>
          </w:tcPr>
          <w:p w14:paraId="5E80BC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3284959.68</w:t>
            </w:r>
          </w:p>
        </w:tc>
      </w:tr>
      <w:tr w:rsidR="00D2579A" w:rsidRPr="00D2579A" w14:paraId="2D5ACD35" w14:textId="77777777" w:rsidTr="008F2928">
        <w:tc>
          <w:tcPr>
            <w:tcW w:w="1101" w:type="dxa"/>
          </w:tcPr>
          <w:p w14:paraId="501470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B3AE91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454078.49</w:t>
            </w:r>
          </w:p>
        </w:tc>
        <w:tc>
          <w:tcPr>
            <w:tcW w:w="1701" w:type="dxa"/>
          </w:tcPr>
          <w:p w14:paraId="5E0CD5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3284960.60</w:t>
            </w:r>
          </w:p>
        </w:tc>
      </w:tr>
      <w:tr w:rsidR="00D2579A" w:rsidRPr="00D2579A" w14:paraId="4D0E3949" w14:textId="77777777" w:rsidTr="008F2928">
        <w:tc>
          <w:tcPr>
            <w:tcW w:w="1101" w:type="dxa"/>
          </w:tcPr>
          <w:p w14:paraId="0F7F24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1B95D5B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454079.03</w:t>
            </w:r>
          </w:p>
        </w:tc>
        <w:tc>
          <w:tcPr>
            <w:tcW w:w="1701" w:type="dxa"/>
          </w:tcPr>
          <w:p w14:paraId="5E35B2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3284957.83</w:t>
            </w:r>
          </w:p>
        </w:tc>
      </w:tr>
    </w:tbl>
    <w:p w14:paraId="35B87C5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0187C34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lastRenderedPageBreak/>
        <w:t>Раздел земельного участка 28:01:010010:20 на земельные участки 28:01:010010:20/1 (361 кв.м., ВРИ - улично-дорожная сеть), 28:01:010010:20/2 (536 кв.м., ВРИ - улично-дорожная сеть).</w:t>
      </w:r>
    </w:p>
    <w:p w14:paraId="505AEC7B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4B2F104A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28:01:010010:20/1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5988EE0D" w14:textId="77777777" w:rsidTr="008F2928">
        <w:tc>
          <w:tcPr>
            <w:tcW w:w="1101" w:type="dxa"/>
            <w:vMerge w:val="restart"/>
            <w:vAlign w:val="center"/>
          </w:tcPr>
          <w:p w14:paraId="6790B18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34F6C52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9F57B5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FA74464" w14:textId="77777777" w:rsidTr="008F2928">
        <w:tc>
          <w:tcPr>
            <w:tcW w:w="1101" w:type="dxa"/>
            <w:vMerge/>
            <w:vAlign w:val="center"/>
          </w:tcPr>
          <w:p w14:paraId="75214CE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9900E2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67B34D9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5EEB47F" w14:textId="77777777" w:rsidTr="008F2928">
        <w:tc>
          <w:tcPr>
            <w:tcW w:w="1101" w:type="dxa"/>
          </w:tcPr>
          <w:p w14:paraId="4EF7AF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F0865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454071.08</w:t>
            </w:r>
          </w:p>
        </w:tc>
        <w:tc>
          <w:tcPr>
            <w:tcW w:w="1701" w:type="dxa"/>
          </w:tcPr>
          <w:p w14:paraId="5029FD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3285011.66</w:t>
            </w:r>
          </w:p>
        </w:tc>
      </w:tr>
      <w:tr w:rsidR="00D2579A" w:rsidRPr="00D2579A" w14:paraId="60430BE1" w14:textId="77777777" w:rsidTr="008F2928">
        <w:tc>
          <w:tcPr>
            <w:tcW w:w="1101" w:type="dxa"/>
          </w:tcPr>
          <w:p w14:paraId="618F514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22E66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454076.79</w:t>
            </w:r>
          </w:p>
        </w:tc>
        <w:tc>
          <w:tcPr>
            <w:tcW w:w="1701" w:type="dxa"/>
          </w:tcPr>
          <w:p w14:paraId="5910456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3284974.53</w:t>
            </w:r>
          </w:p>
        </w:tc>
      </w:tr>
      <w:tr w:rsidR="00D2579A" w:rsidRPr="00D2579A" w14:paraId="54B1909C" w14:textId="77777777" w:rsidTr="008F2928">
        <w:tc>
          <w:tcPr>
            <w:tcW w:w="1101" w:type="dxa"/>
          </w:tcPr>
          <w:p w14:paraId="072BAEE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31E27B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454086.99</w:t>
            </w:r>
          </w:p>
        </w:tc>
        <w:tc>
          <w:tcPr>
            <w:tcW w:w="1701" w:type="dxa"/>
          </w:tcPr>
          <w:p w14:paraId="5897DA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3284976.52</w:t>
            </w:r>
          </w:p>
        </w:tc>
      </w:tr>
      <w:tr w:rsidR="00D2579A" w:rsidRPr="00D2579A" w14:paraId="1FED4768" w14:textId="77777777" w:rsidTr="008F2928">
        <w:tc>
          <w:tcPr>
            <w:tcW w:w="1101" w:type="dxa"/>
          </w:tcPr>
          <w:p w14:paraId="3B059B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13D572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454081.93</w:t>
            </w:r>
          </w:p>
        </w:tc>
        <w:tc>
          <w:tcPr>
            <w:tcW w:w="1701" w:type="dxa"/>
          </w:tcPr>
          <w:p w14:paraId="094465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3285001.75</w:t>
            </w:r>
          </w:p>
        </w:tc>
      </w:tr>
      <w:tr w:rsidR="00D2579A" w:rsidRPr="00D2579A" w14:paraId="74EA3A1A" w14:textId="77777777" w:rsidTr="008F2928">
        <w:tc>
          <w:tcPr>
            <w:tcW w:w="1101" w:type="dxa"/>
          </w:tcPr>
          <w:p w14:paraId="6CD91D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605249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454082.50</w:t>
            </w:r>
          </w:p>
        </w:tc>
        <w:tc>
          <w:tcPr>
            <w:tcW w:w="1701" w:type="dxa"/>
          </w:tcPr>
          <w:p w14:paraId="4FD9E31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3285001.91</w:t>
            </w:r>
          </w:p>
        </w:tc>
      </w:tr>
      <w:tr w:rsidR="00D2579A" w:rsidRPr="00D2579A" w14:paraId="55535101" w14:textId="77777777" w:rsidTr="008F2928">
        <w:tc>
          <w:tcPr>
            <w:tcW w:w="1101" w:type="dxa"/>
          </w:tcPr>
          <w:p w14:paraId="58C3F99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714B29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454081.85</w:t>
            </w:r>
          </w:p>
        </w:tc>
        <w:tc>
          <w:tcPr>
            <w:tcW w:w="1701" w:type="dxa"/>
          </w:tcPr>
          <w:p w14:paraId="6B8B2D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3285004.14</w:t>
            </w:r>
          </w:p>
        </w:tc>
      </w:tr>
      <w:tr w:rsidR="00D2579A" w:rsidRPr="00D2579A" w14:paraId="226E1820" w14:textId="77777777" w:rsidTr="008F2928">
        <w:tc>
          <w:tcPr>
            <w:tcW w:w="1101" w:type="dxa"/>
          </w:tcPr>
          <w:p w14:paraId="7857771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4E80A4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454079.74</w:t>
            </w:r>
          </w:p>
        </w:tc>
        <w:tc>
          <w:tcPr>
            <w:tcW w:w="1701" w:type="dxa"/>
          </w:tcPr>
          <w:p w14:paraId="383348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3285013.21</w:t>
            </w:r>
          </w:p>
        </w:tc>
      </w:tr>
    </w:tbl>
    <w:p w14:paraId="74A042A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43295E33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28:01:010010:20/2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9564FAB" w14:textId="77777777" w:rsidTr="008F2928">
        <w:tc>
          <w:tcPr>
            <w:tcW w:w="1101" w:type="dxa"/>
            <w:vMerge w:val="restart"/>
            <w:vAlign w:val="center"/>
          </w:tcPr>
          <w:p w14:paraId="250FB57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6B0DE5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A4E4FC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EE7AD95" w14:textId="77777777" w:rsidTr="008F2928">
        <w:tc>
          <w:tcPr>
            <w:tcW w:w="1101" w:type="dxa"/>
            <w:vMerge/>
            <w:vAlign w:val="center"/>
          </w:tcPr>
          <w:p w14:paraId="1F3B219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A83BEB2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6B3798A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C5C1B45" w14:textId="77777777" w:rsidTr="008F2928">
        <w:tc>
          <w:tcPr>
            <w:tcW w:w="1101" w:type="dxa"/>
          </w:tcPr>
          <w:p w14:paraId="28FB1D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44A582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454068.33</w:t>
            </w:r>
          </w:p>
        </w:tc>
        <w:tc>
          <w:tcPr>
            <w:tcW w:w="1701" w:type="dxa"/>
          </w:tcPr>
          <w:p w14:paraId="1C9E34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3284972.87</w:t>
            </w:r>
          </w:p>
        </w:tc>
      </w:tr>
      <w:tr w:rsidR="00D2579A" w:rsidRPr="00D2579A" w14:paraId="46563671" w14:textId="77777777" w:rsidTr="008F2928">
        <w:tc>
          <w:tcPr>
            <w:tcW w:w="1101" w:type="dxa"/>
          </w:tcPr>
          <w:p w14:paraId="748F29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3345F0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454076.79</w:t>
            </w:r>
          </w:p>
        </w:tc>
        <w:tc>
          <w:tcPr>
            <w:tcW w:w="1701" w:type="dxa"/>
          </w:tcPr>
          <w:p w14:paraId="1D2C44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3284974.53</w:t>
            </w:r>
          </w:p>
        </w:tc>
      </w:tr>
      <w:tr w:rsidR="00D2579A" w:rsidRPr="00D2579A" w14:paraId="1C690B70" w14:textId="77777777" w:rsidTr="008F2928">
        <w:tc>
          <w:tcPr>
            <w:tcW w:w="1101" w:type="dxa"/>
          </w:tcPr>
          <w:p w14:paraId="74736BD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0AFCC1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454071.08</w:t>
            </w:r>
          </w:p>
        </w:tc>
        <w:tc>
          <w:tcPr>
            <w:tcW w:w="1701" w:type="dxa"/>
          </w:tcPr>
          <w:p w14:paraId="1DA9F6A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3285011.66</w:t>
            </w:r>
          </w:p>
        </w:tc>
      </w:tr>
      <w:tr w:rsidR="00D2579A" w:rsidRPr="00D2579A" w14:paraId="54328F08" w14:textId="77777777" w:rsidTr="008F2928">
        <w:tc>
          <w:tcPr>
            <w:tcW w:w="1101" w:type="dxa"/>
          </w:tcPr>
          <w:p w14:paraId="04E891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916E5E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454070.85</w:t>
            </w:r>
          </w:p>
        </w:tc>
        <w:tc>
          <w:tcPr>
            <w:tcW w:w="1701" w:type="dxa"/>
          </w:tcPr>
          <w:p w14:paraId="2E7EDE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3285011.62</w:t>
            </w:r>
          </w:p>
        </w:tc>
      </w:tr>
      <w:tr w:rsidR="00D2579A" w:rsidRPr="00D2579A" w14:paraId="0204D53F" w14:textId="77777777" w:rsidTr="008F2928">
        <w:tc>
          <w:tcPr>
            <w:tcW w:w="1101" w:type="dxa"/>
          </w:tcPr>
          <w:p w14:paraId="32A6187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2905A96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454070.75</w:t>
            </w:r>
          </w:p>
        </w:tc>
        <w:tc>
          <w:tcPr>
            <w:tcW w:w="1701" w:type="dxa"/>
          </w:tcPr>
          <w:p w14:paraId="593FDCC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3285012.31</w:t>
            </w:r>
          </w:p>
        </w:tc>
      </w:tr>
      <w:tr w:rsidR="00D2579A" w:rsidRPr="00D2579A" w14:paraId="77A179FE" w14:textId="77777777" w:rsidTr="008F2928">
        <w:tc>
          <w:tcPr>
            <w:tcW w:w="1101" w:type="dxa"/>
          </w:tcPr>
          <w:p w14:paraId="0E7592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F7E3B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454068.28</w:t>
            </w:r>
          </w:p>
        </w:tc>
        <w:tc>
          <w:tcPr>
            <w:tcW w:w="1701" w:type="dxa"/>
          </w:tcPr>
          <w:p w14:paraId="38CEFB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3285011.94</w:t>
            </w:r>
          </w:p>
        </w:tc>
      </w:tr>
      <w:tr w:rsidR="00D2579A" w:rsidRPr="00D2579A" w14:paraId="38859615" w14:textId="77777777" w:rsidTr="008F2928">
        <w:tc>
          <w:tcPr>
            <w:tcW w:w="1101" w:type="dxa"/>
          </w:tcPr>
          <w:p w14:paraId="08D1F9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7A54601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454067.00</w:t>
            </w:r>
          </w:p>
        </w:tc>
        <w:tc>
          <w:tcPr>
            <w:tcW w:w="1701" w:type="dxa"/>
          </w:tcPr>
          <w:p w14:paraId="11F67F7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3285018.75</w:t>
            </w:r>
          </w:p>
        </w:tc>
      </w:tr>
      <w:tr w:rsidR="00D2579A" w:rsidRPr="00D2579A" w14:paraId="6C24BA8E" w14:textId="77777777" w:rsidTr="008F2928">
        <w:tc>
          <w:tcPr>
            <w:tcW w:w="1101" w:type="dxa"/>
          </w:tcPr>
          <w:p w14:paraId="77DB7BE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3A2CD8F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454065.66</w:t>
            </w:r>
          </w:p>
        </w:tc>
        <w:tc>
          <w:tcPr>
            <w:tcW w:w="1701" w:type="dxa"/>
          </w:tcPr>
          <w:p w14:paraId="658CF87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3285026.78</w:t>
            </w:r>
          </w:p>
        </w:tc>
      </w:tr>
      <w:tr w:rsidR="00D2579A" w:rsidRPr="00D2579A" w14:paraId="6D0CFDA9" w14:textId="77777777" w:rsidTr="008F2928">
        <w:tc>
          <w:tcPr>
            <w:tcW w:w="1101" w:type="dxa"/>
          </w:tcPr>
          <w:p w14:paraId="5815C4C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562C10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454060.82</w:t>
            </w:r>
          </w:p>
        </w:tc>
        <w:tc>
          <w:tcPr>
            <w:tcW w:w="1701" w:type="dxa"/>
          </w:tcPr>
          <w:p w14:paraId="737BBC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3285026.01</w:t>
            </w:r>
          </w:p>
        </w:tc>
      </w:tr>
      <w:tr w:rsidR="00D2579A" w:rsidRPr="00D2579A" w14:paraId="6472B8C1" w14:textId="77777777" w:rsidTr="008F2928">
        <w:tc>
          <w:tcPr>
            <w:tcW w:w="1101" w:type="dxa"/>
          </w:tcPr>
          <w:p w14:paraId="266C23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1D9D76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454055.16</w:t>
            </w:r>
          </w:p>
        </w:tc>
        <w:tc>
          <w:tcPr>
            <w:tcW w:w="1701" w:type="dxa"/>
          </w:tcPr>
          <w:p w14:paraId="3CD8CE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3285024.93</w:t>
            </w:r>
          </w:p>
        </w:tc>
      </w:tr>
      <w:tr w:rsidR="00D2579A" w:rsidRPr="00D2579A" w14:paraId="41A580CB" w14:textId="77777777" w:rsidTr="008F2928">
        <w:tc>
          <w:tcPr>
            <w:tcW w:w="1101" w:type="dxa"/>
          </w:tcPr>
          <w:p w14:paraId="2026A9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0643F7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454063.15</w:t>
            </w:r>
          </w:p>
        </w:tc>
        <w:tc>
          <w:tcPr>
            <w:tcW w:w="1701" w:type="dxa"/>
          </w:tcPr>
          <w:p w14:paraId="7871D2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3284996.05</w:t>
            </w:r>
          </w:p>
        </w:tc>
      </w:tr>
    </w:tbl>
    <w:p w14:paraId="054AD52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2E0C244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28:01:010010:21 на земельные участки 28:01:010010:21/1 (888 кв.м., ВРИ - предоставление коммунальных услуг), 28:01:010010:21/2 (44 кв.м., ВРИ - улично-дорожная сеть).</w:t>
      </w:r>
    </w:p>
    <w:p w14:paraId="238976E8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6BA371B4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28:01:010010:21/1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811767B" w14:textId="77777777" w:rsidTr="008F2928">
        <w:tc>
          <w:tcPr>
            <w:tcW w:w="1101" w:type="dxa"/>
            <w:vMerge w:val="restart"/>
            <w:vAlign w:val="center"/>
          </w:tcPr>
          <w:p w14:paraId="784DF4E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1B9657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07733F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1673916" w14:textId="77777777" w:rsidTr="008F2928">
        <w:tc>
          <w:tcPr>
            <w:tcW w:w="1101" w:type="dxa"/>
            <w:vMerge/>
            <w:vAlign w:val="center"/>
          </w:tcPr>
          <w:p w14:paraId="70FB07C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967295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35AB22E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230D6A03" w14:textId="77777777" w:rsidTr="008F2928">
        <w:tc>
          <w:tcPr>
            <w:tcW w:w="1101" w:type="dxa"/>
          </w:tcPr>
          <w:p w14:paraId="7005BEC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775DF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454088.13</w:t>
            </w:r>
          </w:p>
        </w:tc>
        <w:tc>
          <w:tcPr>
            <w:tcW w:w="1701" w:type="dxa"/>
          </w:tcPr>
          <w:p w14:paraId="7008F7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3284976.74</w:t>
            </w:r>
          </w:p>
        </w:tc>
      </w:tr>
      <w:tr w:rsidR="00D2579A" w:rsidRPr="00D2579A" w14:paraId="45107A3B" w14:textId="77777777" w:rsidTr="008F2928">
        <w:tc>
          <w:tcPr>
            <w:tcW w:w="1101" w:type="dxa"/>
          </w:tcPr>
          <w:p w14:paraId="54A8B8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7C4786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454098.91</w:t>
            </w:r>
          </w:p>
        </w:tc>
        <w:tc>
          <w:tcPr>
            <w:tcW w:w="1701" w:type="dxa"/>
          </w:tcPr>
          <w:p w14:paraId="774C4C1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3284978.96</w:t>
            </w:r>
          </w:p>
        </w:tc>
      </w:tr>
      <w:tr w:rsidR="00D2579A" w:rsidRPr="00D2579A" w14:paraId="2E84A7B1" w14:textId="77777777" w:rsidTr="008F2928">
        <w:tc>
          <w:tcPr>
            <w:tcW w:w="1101" w:type="dxa"/>
          </w:tcPr>
          <w:p w14:paraId="242DFBC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320F30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454099.71</w:t>
            </w:r>
          </w:p>
        </w:tc>
        <w:tc>
          <w:tcPr>
            <w:tcW w:w="1701" w:type="dxa"/>
          </w:tcPr>
          <w:p w14:paraId="72186FC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3284984.12</w:t>
            </w:r>
          </w:p>
        </w:tc>
      </w:tr>
      <w:tr w:rsidR="00D2579A" w:rsidRPr="00D2579A" w14:paraId="0B997FD7" w14:textId="77777777" w:rsidTr="008F2928">
        <w:tc>
          <w:tcPr>
            <w:tcW w:w="1101" w:type="dxa"/>
          </w:tcPr>
          <w:p w14:paraId="322203F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DFE42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454100.56</w:t>
            </w:r>
          </w:p>
        </w:tc>
        <w:tc>
          <w:tcPr>
            <w:tcW w:w="1701" w:type="dxa"/>
          </w:tcPr>
          <w:p w14:paraId="7E3D2A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3284984.54</w:t>
            </w:r>
          </w:p>
        </w:tc>
      </w:tr>
      <w:tr w:rsidR="00D2579A" w:rsidRPr="00D2579A" w14:paraId="284A5ABE" w14:textId="77777777" w:rsidTr="008F2928">
        <w:tc>
          <w:tcPr>
            <w:tcW w:w="1101" w:type="dxa"/>
          </w:tcPr>
          <w:p w14:paraId="1ACA1F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72D9E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454098.83</w:t>
            </w:r>
          </w:p>
        </w:tc>
        <w:tc>
          <w:tcPr>
            <w:tcW w:w="1701" w:type="dxa"/>
          </w:tcPr>
          <w:p w14:paraId="0C1F4FF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3284995.86</w:t>
            </w:r>
          </w:p>
        </w:tc>
      </w:tr>
      <w:tr w:rsidR="00D2579A" w:rsidRPr="00D2579A" w14:paraId="68795D18" w14:textId="77777777" w:rsidTr="008F2928">
        <w:tc>
          <w:tcPr>
            <w:tcW w:w="1101" w:type="dxa"/>
          </w:tcPr>
          <w:p w14:paraId="4787F97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67A779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454097.75</w:t>
            </w:r>
          </w:p>
        </w:tc>
        <w:tc>
          <w:tcPr>
            <w:tcW w:w="1701" w:type="dxa"/>
          </w:tcPr>
          <w:p w14:paraId="634BA80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3284995.79</w:t>
            </w:r>
          </w:p>
        </w:tc>
      </w:tr>
      <w:tr w:rsidR="00D2579A" w:rsidRPr="00D2579A" w14:paraId="73CA1A38" w14:textId="77777777" w:rsidTr="008F2928">
        <w:tc>
          <w:tcPr>
            <w:tcW w:w="1101" w:type="dxa"/>
          </w:tcPr>
          <w:p w14:paraId="12F5520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1701" w:type="dxa"/>
          </w:tcPr>
          <w:p w14:paraId="685907D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454096.50</w:t>
            </w:r>
          </w:p>
        </w:tc>
        <w:tc>
          <w:tcPr>
            <w:tcW w:w="1701" w:type="dxa"/>
          </w:tcPr>
          <w:p w14:paraId="3A8DFA5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3285003.34</w:t>
            </w:r>
          </w:p>
        </w:tc>
      </w:tr>
      <w:tr w:rsidR="00D2579A" w:rsidRPr="00D2579A" w14:paraId="28943FF6" w14:textId="77777777" w:rsidTr="008F2928">
        <w:tc>
          <w:tcPr>
            <w:tcW w:w="1101" w:type="dxa"/>
          </w:tcPr>
          <w:p w14:paraId="2B5CDA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242984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454094.20</w:t>
            </w:r>
          </w:p>
        </w:tc>
        <w:tc>
          <w:tcPr>
            <w:tcW w:w="1701" w:type="dxa"/>
          </w:tcPr>
          <w:p w14:paraId="67C917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3285020.20</w:t>
            </w:r>
          </w:p>
        </w:tc>
      </w:tr>
      <w:tr w:rsidR="00D2579A" w:rsidRPr="00D2579A" w14:paraId="4EC8275A" w14:textId="77777777" w:rsidTr="008F2928">
        <w:tc>
          <w:tcPr>
            <w:tcW w:w="1101" w:type="dxa"/>
          </w:tcPr>
          <w:p w14:paraId="5A667CE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28D2C7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454092.32</w:t>
            </w:r>
          </w:p>
        </w:tc>
        <w:tc>
          <w:tcPr>
            <w:tcW w:w="1701" w:type="dxa"/>
          </w:tcPr>
          <w:p w14:paraId="393C063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3285031.08</w:t>
            </w:r>
          </w:p>
        </w:tc>
      </w:tr>
      <w:tr w:rsidR="00D2579A" w:rsidRPr="00D2579A" w14:paraId="6082F1B0" w14:textId="77777777" w:rsidTr="008F2928">
        <w:tc>
          <w:tcPr>
            <w:tcW w:w="1101" w:type="dxa"/>
          </w:tcPr>
          <w:p w14:paraId="6F9A95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186D73A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454068.67</w:t>
            </w:r>
          </w:p>
        </w:tc>
        <w:tc>
          <w:tcPr>
            <w:tcW w:w="1701" w:type="dxa"/>
          </w:tcPr>
          <w:p w14:paraId="39FAAB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3285027.26</w:t>
            </w:r>
          </w:p>
        </w:tc>
      </w:tr>
      <w:tr w:rsidR="00D2579A" w:rsidRPr="00D2579A" w14:paraId="0CF50BDE" w14:textId="77777777" w:rsidTr="008F2928">
        <w:tc>
          <w:tcPr>
            <w:tcW w:w="1101" w:type="dxa"/>
          </w:tcPr>
          <w:p w14:paraId="1A7EE6B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11651A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454071.07</w:t>
            </w:r>
          </w:p>
        </w:tc>
        <w:tc>
          <w:tcPr>
            <w:tcW w:w="1701" w:type="dxa"/>
          </w:tcPr>
          <w:p w14:paraId="6EC4BF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3285011.66</w:t>
            </w:r>
          </w:p>
        </w:tc>
      </w:tr>
      <w:tr w:rsidR="00D2579A" w:rsidRPr="00D2579A" w14:paraId="56DC4660" w14:textId="77777777" w:rsidTr="008F2928">
        <w:tc>
          <w:tcPr>
            <w:tcW w:w="1101" w:type="dxa"/>
          </w:tcPr>
          <w:p w14:paraId="2FD50B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1B27351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454079.74</w:t>
            </w:r>
          </w:p>
        </w:tc>
        <w:tc>
          <w:tcPr>
            <w:tcW w:w="1701" w:type="dxa"/>
          </w:tcPr>
          <w:p w14:paraId="4A2DB7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3285013.21</w:t>
            </w:r>
          </w:p>
        </w:tc>
      </w:tr>
      <w:tr w:rsidR="00D2579A" w:rsidRPr="00D2579A" w14:paraId="6F530E1D" w14:textId="77777777" w:rsidTr="008F2928">
        <w:tc>
          <w:tcPr>
            <w:tcW w:w="1101" w:type="dxa"/>
          </w:tcPr>
          <w:p w14:paraId="5B84C4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0F6754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454081.85</w:t>
            </w:r>
          </w:p>
        </w:tc>
        <w:tc>
          <w:tcPr>
            <w:tcW w:w="1701" w:type="dxa"/>
          </w:tcPr>
          <w:p w14:paraId="0A15546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3285004.14</w:t>
            </w:r>
          </w:p>
        </w:tc>
      </w:tr>
      <w:tr w:rsidR="00D2579A" w:rsidRPr="00D2579A" w14:paraId="1618BB2B" w14:textId="77777777" w:rsidTr="008F2928">
        <w:tc>
          <w:tcPr>
            <w:tcW w:w="1101" w:type="dxa"/>
          </w:tcPr>
          <w:p w14:paraId="605158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2BBF40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454082.50</w:t>
            </w:r>
          </w:p>
        </w:tc>
        <w:tc>
          <w:tcPr>
            <w:tcW w:w="1701" w:type="dxa"/>
          </w:tcPr>
          <w:p w14:paraId="632178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3285001.91</w:t>
            </w:r>
          </w:p>
        </w:tc>
      </w:tr>
      <w:tr w:rsidR="00D2579A" w:rsidRPr="00D2579A" w14:paraId="363F64D4" w14:textId="77777777" w:rsidTr="008F2928">
        <w:tc>
          <w:tcPr>
            <w:tcW w:w="1101" w:type="dxa"/>
          </w:tcPr>
          <w:p w14:paraId="4DD10C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67EBC10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454084.49</w:t>
            </w:r>
          </w:p>
        </w:tc>
        <w:tc>
          <w:tcPr>
            <w:tcW w:w="1701" w:type="dxa"/>
          </w:tcPr>
          <w:p w14:paraId="5A597DE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3284995.39</w:t>
            </w:r>
          </w:p>
        </w:tc>
      </w:tr>
    </w:tbl>
    <w:p w14:paraId="390BDA0E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16B9180A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28:01:010010:21/2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03661BB9" w14:textId="77777777" w:rsidTr="008F2928">
        <w:tc>
          <w:tcPr>
            <w:tcW w:w="1101" w:type="dxa"/>
            <w:vMerge w:val="restart"/>
            <w:vAlign w:val="center"/>
          </w:tcPr>
          <w:p w14:paraId="55DC000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73F95EC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40B5395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1AA0701F" w14:textId="77777777" w:rsidTr="008F2928">
        <w:tc>
          <w:tcPr>
            <w:tcW w:w="1101" w:type="dxa"/>
            <w:vMerge/>
            <w:vAlign w:val="center"/>
          </w:tcPr>
          <w:p w14:paraId="7F423C8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B1818D3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67D2926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1B5CC4E6" w14:textId="77777777" w:rsidTr="008F2928">
        <w:tc>
          <w:tcPr>
            <w:tcW w:w="1101" w:type="dxa"/>
          </w:tcPr>
          <w:p w14:paraId="17FA1C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124EA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454071.07</w:t>
            </w:r>
          </w:p>
        </w:tc>
        <w:tc>
          <w:tcPr>
            <w:tcW w:w="1701" w:type="dxa"/>
          </w:tcPr>
          <w:p w14:paraId="303925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3285011.66</w:t>
            </w:r>
          </w:p>
        </w:tc>
      </w:tr>
      <w:tr w:rsidR="00D2579A" w:rsidRPr="00D2579A" w14:paraId="0C7062FB" w14:textId="77777777" w:rsidTr="008F2928">
        <w:tc>
          <w:tcPr>
            <w:tcW w:w="1101" w:type="dxa"/>
          </w:tcPr>
          <w:p w14:paraId="50FA754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337241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454068.67</w:t>
            </w:r>
          </w:p>
        </w:tc>
        <w:tc>
          <w:tcPr>
            <w:tcW w:w="1701" w:type="dxa"/>
          </w:tcPr>
          <w:p w14:paraId="413AEB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3285027.26</w:t>
            </w:r>
          </w:p>
        </w:tc>
      </w:tr>
      <w:tr w:rsidR="00D2579A" w:rsidRPr="00D2579A" w14:paraId="22FD0F3A" w14:textId="77777777" w:rsidTr="008F2928">
        <w:tc>
          <w:tcPr>
            <w:tcW w:w="1101" w:type="dxa"/>
          </w:tcPr>
          <w:p w14:paraId="4E91F8D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1036E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454065.66</w:t>
            </w:r>
          </w:p>
        </w:tc>
        <w:tc>
          <w:tcPr>
            <w:tcW w:w="1701" w:type="dxa"/>
          </w:tcPr>
          <w:p w14:paraId="0BB7BD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3285026.78</w:t>
            </w:r>
          </w:p>
        </w:tc>
      </w:tr>
      <w:tr w:rsidR="00D2579A" w:rsidRPr="00D2579A" w14:paraId="23653EBD" w14:textId="77777777" w:rsidTr="008F2928">
        <w:tc>
          <w:tcPr>
            <w:tcW w:w="1101" w:type="dxa"/>
          </w:tcPr>
          <w:p w14:paraId="613DE26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E23B4C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454067.00</w:t>
            </w:r>
          </w:p>
        </w:tc>
        <w:tc>
          <w:tcPr>
            <w:tcW w:w="1701" w:type="dxa"/>
          </w:tcPr>
          <w:p w14:paraId="5ADB1FF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3285018.75</w:t>
            </w:r>
          </w:p>
        </w:tc>
      </w:tr>
      <w:tr w:rsidR="00D2579A" w:rsidRPr="00D2579A" w14:paraId="1F6AE19D" w14:textId="77777777" w:rsidTr="008F2928">
        <w:tc>
          <w:tcPr>
            <w:tcW w:w="1101" w:type="dxa"/>
          </w:tcPr>
          <w:p w14:paraId="7E2498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CFB37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454068.28</w:t>
            </w:r>
          </w:p>
        </w:tc>
        <w:tc>
          <w:tcPr>
            <w:tcW w:w="1701" w:type="dxa"/>
          </w:tcPr>
          <w:p w14:paraId="2C7BAB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3285011.94</w:t>
            </w:r>
          </w:p>
        </w:tc>
      </w:tr>
      <w:tr w:rsidR="00D2579A" w:rsidRPr="00D2579A" w14:paraId="502F307F" w14:textId="77777777" w:rsidTr="008F2928">
        <w:tc>
          <w:tcPr>
            <w:tcW w:w="1101" w:type="dxa"/>
          </w:tcPr>
          <w:p w14:paraId="625E06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C1AD52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454070.75</w:t>
            </w:r>
          </w:p>
        </w:tc>
        <w:tc>
          <w:tcPr>
            <w:tcW w:w="1701" w:type="dxa"/>
          </w:tcPr>
          <w:p w14:paraId="3C70D8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3285012.31</w:t>
            </w:r>
          </w:p>
        </w:tc>
      </w:tr>
      <w:tr w:rsidR="00D2579A" w:rsidRPr="00D2579A" w14:paraId="0967F33D" w14:textId="77777777" w:rsidTr="008F2928">
        <w:tc>
          <w:tcPr>
            <w:tcW w:w="1101" w:type="dxa"/>
          </w:tcPr>
          <w:p w14:paraId="3D644B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4BA701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454070.85</w:t>
            </w:r>
          </w:p>
        </w:tc>
        <w:tc>
          <w:tcPr>
            <w:tcW w:w="1701" w:type="dxa"/>
          </w:tcPr>
          <w:p w14:paraId="60E3420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3285011.62</w:t>
            </w:r>
          </w:p>
        </w:tc>
      </w:tr>
    </w:tbl>
    <w:p w14:paraId="73EB1A96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1D67EBDF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28:01:010010:6 на земельные участки 28:01:010010:6/1 (218 кв.м., ВРИ – блокированная жилая застройка), 28:01:010010:6/2 (283 кв.м., ВРИ - блокированная жилая застройка), 28:01:010010:6/3 (168 кв.м., ВРИ - улично-дорожная сеть), 28:01:010010:6/4 (301 кв.м., ВРИ – для индивидуальной жилой застройки).</w:t>
      </w:r>
    </w:p>
    <w:p w14:paraId="36D09BC2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7BF441D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28:01:010010:6/1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025EDD1" w14:textId="77777777" w:rsidTr="008F2928">
        <w:tc>
          <w:tcPr>
            <w:tcW w:w="1101" w:type="dxa"/>
            <w:vMerge w:val="restart"/>
            <w:vAlign w:val="center"/>
          </w:tcPr>
          <w:p w14:paraId="648E78D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48BEE90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EFECDB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20FF6AA" w14:textId="77777777" w:rsidTr="008F2928">
        <w:tc>
          <w:tcPr>
            <w:tcW w:w="1101" w:type="dxa"/>
            <w:vMerge/>
            <w:vAlign w:val="center"/>
          </w:tcPr>
          <w:p w14:paraId="7A21680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EA1C81C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F86D11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B5D8726" w14:textId="77777777" w:rsidTr="008F2928">
        <w:tc>
          <w:tcPr>
            <w:tcW w:w="1101" w:type="dxa"/>
          </w:tcPr>
          <w:p w14:paraId="397677A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0DA10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454151.45</w:t>
            </w:r>
          </w:p>
        </w:tc>
        <w:tc>
          <w:tcPr>
            <w:tcW w:w="1701" w:type="dxa"/>
          </w:tcPr>
          <w:p w14:paraId="18AD4C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3284984.20</w:t>
            </w:r>
          </w:p>
        </w:tc>
      </w:tr>
      <w:tr w:rsidR="00D2579A" w:rsidRPr="00D2579A" w14:paraId="2B480CAD" w14:textId="77777777" w:rsidTr="008F2928">
        <w:tc>
          <w:tcPr>
            <w:tcW w:w="1101" w:type="dxa"/>
          </w:tcPr>
          <w:p w14:paraId="5E1687C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2164E3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454153.49</w:t>
            </w:r>
          </w:p>
        </w:tc>
        <w:tc>
          <w:tcPr>
            <w:tcW w:w="1701" w:type="dxa"/>
          </w:tcPr>
          <w:p w14:paraId="366DBF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3284975.26</w:t>
            </w:r>
          </w:p>
        </w:tc>
      </w:tr>
      <w:tr w:rsidR="00D2579A" w:rsidRPr="00D2579A" w14:paraId="3BA7B52B" w14:textId="77777777" w:rsidTr="008F2928">
        <w:tc>
          <w:tcPr>
            <w:tcW w:w="1101" w:type="dxa"/>
          </w:tcPr>
          <w:p w14:paraId="061B1B5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8F4D8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454154.11</w:t>
            </w:r>
          </w:p>
        </w:tc>
        <w:tc>
          <w:tcPr>
            <w:tcW w:w="1701" w:type="dxa"/>
          </w:tcPr>
          <w:p w14:paraId="441A2FC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3284972.85</w:t>
            </w:r>
          </w:p>
        </w:tc>
      </w:tr>
      <w:tr w:rsidR="00D2579A" w:rsidRPr="00D2579A" w14:paraId="05DE2375" w14:textId="77777777" w:rsidTr="008F2928">
        <w:tc>
          <w:tcPr>
            <w:tcW w:w="1101" w:type="dxa"/>
          </w:tcPr>
          <w:p w14:paraId="2BDDFE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7E6EB5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454142.48</w:t>
            </w:r>
          </w:p>
        </w:tc>
        <w:tc>
          <w:tcPr>
            <w:tcW w:w="1701" w:type="dxa"/>
          </w:tcPr>
          <w:p w14:paraId="7826DC4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3284971.87</w:t>
            </w:r>
          </w:p>
        </w:tc>
      </w:tr>
      <w:tr w:rsidR="00D2579A" w:rsidRPr="00D2579A" w14:paraId="6E4A6D44" w14:textId="77777777" w:rsidTr="008F2928">
        <w:tc>
          <w:tcPr>
            <w:tcW w:w="1101" w:type="dxa"/>
          </w:tcPr>
          <w:p w14:paraId="3602FC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2BABC7C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454141.70</w:t>
            </w:r>
          </w:p>
        </w:tc>
        <w:tc>
          <w:tcPr>
            <w:tcW w:w="1701" w:type="dxa"/>
          </w:tcPr>
          <w:p w14:paraId="781C3C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3284973.79</w:t>
            </w:r>
          </w:p>
        </w:tc>
      </w:tr>
      <w:tr w:rsidR="00D2579A" w:rsidRPr="00D2579A" w14:paraId="040524BD" w14:textId="77777777" w:rsidTr="008F2928">
        <w:tc>
          <w:tcPr>
            <w:tcW w:w="1101" w:type="dxa"/>
          </w:tcPr>
          <w:p w14:paraId="384EB75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EDBBB1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454134.95</w:t>
            </w:r>
          </w:p>
        </w:tc>
        <w:tc>
          <w:tcPr>
            <w:tcW w:w="1701" w:type="dxa"/>
          </w:tcPr>
          <w:p w14:paraId="0EA5A70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3284973.17</w:t>
            </w:r>
          </w:p>
        </w:tc>
      </w:tr>
      <w:tr w:rsidR="00D2579A" w:rsidRPr="00D2579A" w14:paraId="289A90AA" w14:textId="77777777" w:rsidTr="008F2928">
        <w:tc>
          <w:tcPr>
            <w:tcW w:w="1101" w:type="dxa"/>
          </w:tcPr>
          <w:p w14:paraId="545F29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61D3475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454132.85</w:t>
            </w:r>
          </w:p>
        </w:tc>
        <w:tc>
          <w:tcPr>
            <w:tcW w:w="1701" w:type="dxa"/>
          </w:tcPr>
          <w:p w14:paraId="01655C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3284986.49</w:t>
            </w:r>
          </w:p>
        </w:tc>
      </w:tr>
      <w:tr w:rsidR="00D2579A" w:rsidRPr="00D2579A" w14:paraId="32543A5C" w14:textId="77777777" w:rsidTr="008F2928">
        <w:tc>
          <w:tcPr>
            <w:tcW w:w="1101" w:type="dxa"/>
          </w:tcPr>
          <w:p w14:paraId="4CAC8E6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12DF86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454138.86</w:t>
            </w:r>
          </w:p>
        </w:tc>
        <w:tc>
          <w:tcPr>
            <w:tcW w:w="1701" w:type="dxa"/>
          </w:tcPr>
          <w:p w14:paraId="243222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3284987.50</w:t>
            </w:r>
          </w:p>
        </w:tc>
      </w:tr>
      <w:tr w:rsidR="00D2579A" w:rsidRPr="00D2579A" w14:paraId="2EE5FFE2" w14:textId="77777777" w:rsidTr="008F2928">
        <w:tc>
          <w:tcPr>
            <w:tcW w:w="1101" w:type="dxa"/>
          </w:tcPr>
          <w:p w14:paraId="644FA4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5E5D1A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454139.54</w:t>
            </w:r>
          </w:p>
        </w:tc>
        <w:tc>
          <w:tcPr>
            <w:tcW w:w="1701" w:type="dxa"/>
          </w:tcPr>
          <w:p w14:paraId="34C9704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3284982.24</w:t>
            </w:r>
          </w:p>
        </w:tc>
      </w:tr>
      <w:tr w:rsidR="00D2579A" w:rsidRPr="00D2579A" w14:paraId="7B03635B" w14:textId="77777777" w:rsidTr="008F2928">
        <w:tc>
          <w:tcPr>
            <w:tcW w:w="1101" w:type="dxa"/>
          </w:tcPr>
          <w:p w14:paraId="489646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4820A4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454141.58</w:t>
            </w:r>
          </w:p>
        </w:tc>
        <w:tc>
          <w:tcPr>
            <w:tcW w:w="1701" w:type="dxa"/>
          </w:tcPr>
          <w:p w14:paraId="274AC8B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3284982.52</w:t>
            </w:r>
          </w:p>
        </w:tc>
      </w:tr>
    </w:tbl>
    <w:p w14:paraId="4C078774" w14:textId="77777777" w:rsid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45153354" w14:textId="77777777" w:rsid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D499874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57E44E79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lastRenderedPageBreak/>
        <w:t>28:01:010010:6/2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5F83F63" w14:textId="77777777" w:rsidTr="008F2928">
        <w:tc>
          <w:tcPr>
            <w:tcW w:w="1101" w:type="dxa"/>
            <w:vMerge w:val="restart"/>
            <w:vAlign w:val="center"/>
          </w:tcPr>
          <w:p w14:paraId="6CA34FE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03DF40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3C70AD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F7236F8" w14:textId="77777777" w:rsidTr="008F2928">
        <w:tc>
          <w:tcPr>
            <w:tcW w:w="1101" w:type="dxa"/>
            <w:vMerge/>
            <w:vAlign w:val="center"/>
          </w:tcPr>
          <w:p w14:paraId="0FA48BE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36984668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AD1D8A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571BA561" w14:textId="77777777" w:rsidTr="008F2928">
        <w:tc>
          <w:tcPr>
            <w:tcW w:w="1101" w:type="dxa"/>
          </w:tcPr>
          <w:p w14:paraId="4BB3A4E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45CB1A5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454143.48</w:t>
            </w:r>
          </w:p>
        </w:tc>
        <w:tc>
          <w:tcPr>
            <w:tcW w:w="1701" w:type="dxa"/>
          </w:tcPr>
          <w:p w14:paraId="1BBDB0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3285023.88</w:t>
            </w:r>
          </w:p>
        </w:tc>
      </w:tr>
      <w:tr w:rsidR="00D2579A" w:rsidRPr="00D2579A" w14:paraId="77983C02" w14:textId="77777777" w:rsidTr="008F2928">
        <w:tc>
          <w:tcPr>
            <w:tcW w:w="1101" w:type="dxa"/>
          </w:tcPr>
          <w:p w14:paraId="5AA4529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D00D7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454140.38</w:t>
            </w:r>
          </w:p>
        </w:tc>
        <w:tc>
          <w:tcPr>
            <w:tcW w:w="1701" w:type="dxa"/>
          </w:tcPr>
          <w:p w14:paraId="54590E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3285023.37</w:t>
            </w:r>
          </w:p>
        </w:tc>
      </w:tr>
      <w:tr w:rsidR="00D2579A" w:rsidRPr="00D2579A" w14:paraId="66C4941A" w14:textId="77777777" w:rsidTr="008F2928">
        <w:tc>
          <w:tcPr>
            <w:tcW w:w="1101" w:type="dxa"/>
          </w:tcPr>
          <w:p w14:paraId="26430B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51DAB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454140.58</w:t>
            </w:r>
          </w:p>
        </w:tc>
        <w:tc>
          <w:tcPr>
            <w:tcW w:w="1701" w:type="dxa"/>
          </w:tcPr>
          <w:p w14:paraId="0E40CB5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3285007.44</w:t>
            </w:r>
          </w:p>
        </w:tc>
      </w:tr>
      <w:tr w:rsidR="00D2579A" w:rsidRPr="00D2579A" w14:paraId="586E706E" w14:textId="77777777" w:rsidTr="008F2928">
        <w:tc>
          <w:tcPr>
            <w:tcW w:w="1101" w:type="dxa"/>
          </w:tcPr>
          <w:p w14:paraId="1E7293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2C98DC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454140.10</w:t>
            </w:r>
          </w:p>
        </w:tc>
        <w:tc>
          <w:tcPr>
            <w:tcW w:w="1701" w:type="dxa"/>
          </w:tcPr>
          <w:p w14:paraId="7F5E1C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3284995.91</w:t>
            </w:r>
          </w:p>
        </w:tc>
      </w:tr>
      <w:tr w:rsidR="00D2579A" w:rsidRPr="00D2579A" w14:paraId="3F0DB7C2" w14:textId="77777777" w:rsidTr="008F2928">
        <w:tc>
          <w:tcPr>
            <w:tcW w:w="1101" w:type="dxa"/>
          </w:tcPr>
          <w:p w14:paraId="1FDC1A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9E537F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454141.58</w:t>
            </w:r>
          </w:p>
        </w:tc>
        <w:tc>
          <w:tcPr>
            <w:tcW w:w="1701" w:type="dxa"/>
          </w:tcPr>
          <w:p w14:paraId="49A0F61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3284982.52</w:t>
            </w:r>
          </w:p>
        </w:tc>
      </w:tr>
      <w:tr w:rsidR="00D2579A" w:rsidRPr="00D2579A" w14:paraId="58EEA54E" w14:textId="77777777" w:rsidTr="008F2928">
        <w:tc>
          <w:tcPr>
            <w:tcW w:w="1101" w:type="dxa"/>
          </w:tcPr>
          <w:p w14:paraId="0C4F5A6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5B4CF6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454151.45</w:t>
            </w:r>
          </w:p>
        </w:tc>
        <w:tc>
          <w:tcPr>
            <w:tcW w:w="1701" w:type="dxa"/>
          </w:tcPr>
          <w:p w14:paraId="329353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3284984.20</w:t>
            </w:r>
          </w:p>
        </w:tc>
      </w:tr>
    </w:tbl>
    <w:p w14:paraId="56488B5C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38172316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28:01:010010:6/3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4C97D75" w14:textId="77777777" w:rsidTr="008F2928">
        <w:tc>
          <w:tcPr>
            <w:tcW w:w="1101" w:type="dxa"/>
            <w:vMerge w:val="restart"/>
            <w:vAlign w:val="center"/>
          </w:tcPr>
          <w:p w14:paraId="6AA9D49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04D774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6E5B12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BC8B869" w14:textId="77777777" w:rsidTr="008F2928">
        <w:tc>
          <w:tcPr>
            <w:tcW w:w="1101" w:type="dxa"/>
            <w:vMerge/>
            <w:vAlign w:val="center"/>
          </w:tcPr>
          <w:p w14:paraId="30DEC10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C9F127C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D95180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1278379" w14:textId="77777777" w:rsidTr="008F2928">
        <w:tc>
          <w:tcPr>
            <w:tcW w:w="1101" w:type="dxa"/>
          </w:tcPr>
          <w:p w14:paraId="6E57807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DE92E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454143.48</w:t>
            </w:r>
          </w:p>
        </w:tc>
        <w:tc>
          <w:tcPr>
            <w:tcW w:w="1701" w:type="dxa"/>
          </w:tcPr>
          <w:p w14:paraId="65A11EC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3285023.88</w:t>
            </w:r>
          </w:p>
        </w:tc>
      </w:tr>
      <w:tr w:rsidR="00D2579A" w:rsidRPr="00D2579A" w14:paraId="5ED97BE1" w14:textId="77777777" w:rsidTr="008F2928">
        <w:tc>
          <w:tcPr>
            <w:tcW w:w="1101" w:type="dxa"/>
          </w:tcPr>
          <w:p w14:paraId="13EBB3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450B5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454140.38</w:t>
            </w:r>
          </w:p>
        </w:tc>
        <w:tc>
          <w:tcPr>
            <w:tcW w:w="1701" w:type="dxa"/>
          </w:tcPr>
          <w:p w14:paraId="374EA33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3285023.37</w:t>
            </w:r>
          </w:p>
        </w:tc>
      </w:tr>
      <w:tr w:rsidR="00D2579A" w:rsidRPr="00D2579A" w14:paraId="12576EC5" w14:textId="77777777" w:rsidTr="008F2928">
        <w:tc>
          <w:tcPr>
            <w:tcW w:w="1101" w:type="dxa"/>
          </w:tcPr>
          <w:p w14:paraId="5872585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35B376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454140.58</w:t>
            </w:r>
          </w:p>
        </w:tc>
        <w:tc>
          <w:tcPr>
            <w:tcW w:w="1701" w:type="dxa"/>
          </w:tcPr>
          <w:p w14:paraId="40D3A4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3285007.44</w:t>
            </w:r>
          </w:p>
        </w:tc>
      </w:tr>
      <w:tr w:rsidR="00D2579A" w:rsidRPr="00D2579A" w14:paraId="4DA6462B" w14:textId="77777777" w:rsidTr="008F2928">
        <w:tc>
          <w:tcPr>
            <w:tcW w:w="1101" w:type="dxa"/>
          </w:tcPr>
          <w:p w14:paraId="3F4143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45C747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454140.10</w:t>
            </w:r>
          </w:p>
        </w:tc>
        <w:tc>
          <w:tcPr>
            <w:tcW w:w="1701" w:type="dxa"/>
          </w:tcPr>
          <w:p w14:paraId="090987A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3284995.91</w:t>
            </w:r>
          </w:p>
        </w:tc>
      </w:tr>
      <w:tr w:rsidR="00D2579A" w:rsidRPr="00D2579A" w14:paraId="7C07B62F" w14:textId="77777777" w:rsidTr="008F2928">
        <w:tc>
          <w:tcPr>
            <w:tcW w:w="1101" w:type="dxa"/>
          </w:tcPr>
          <w:p w14:paraId="7EDECF6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44C7EFA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454141.58</w:t>
            </w:r>
          </w:p>
        </w:tc>
        <w:tc>
          <w:tcPr>
            <w:tcW w:w="1701" w:type="dxa"/>
          </w:tcPr>
          <w:p w14:paraId="45417A9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3284982.52</w:t>
            </w:r>
          </w:p>
        </w:tc>
      </w:tr>
      <w:tr w:rsidR="00D2579A" w:rsidRPr="00D2579A" w14:paraId="3E0E655A" w14:textId="77777777" w:rsidTr="008F2928">
        <w:tc>
          <w:tcPr>
            <w:tcW w:w="1101" w:type="dxa"/>
          </w:tcPr>
          <w:p w14:paraId="4EE51B0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64B33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454139.54</w:t>
            </w:r>
          </w:p>
        </w:tc>
        <w:tc>
          <w:tcPr>
            <w:tcW w:w="1701" w:type="dxa"/>
          </w:tcPr>
          <w:p w14:paraId="4DF4A9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3284982.24</w:t>
            </w:r>
          </w:p>
        </w:tc>
      </w:tr>
      <w:tr w:rsidR="00D2579A" w:rsidRPr="00D2579A" w14:paraId="526BE1FE" w14:textId="77777777" w:rsidTr="008F2928">
        <w:tc>
          <w:tcPr>
            <w:tcW w:w="1101" w:type="dxa"/>
          </w:tcPr>
          <w:p w14:paraId="49530AC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11D07E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454138.86</w:t>
            </w:r>
          </w:p>
        </w:tc>
        <w:tc>
          <w:tcPr>
            <w:tcW w:w="1701" w:type="dxa"/>
          </w:tcPr>
          <w:p w14:paraId="06A065B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3284987.50</w:t>
            </w:r>
          </w:p>
        </w:tc>
      </w:tr>
      <w:tr w:rsidR="00D2579A" w:rsidRPr="00D2579A" w14:paraId="4E351E56" w14:textId="77777777" w:rsidTr="008F2928">
        <w:tc>
          <w:tcPr>
            <w:tcW w:w="1101" w:type="dxa"/>
          </w:tcPr>
          <w:p w14:paraId="0FC9C16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4A0DC7D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454136.87</w:t>
            </w:r>
          </w:p>
        </w:tc>
        <w:tc>
          <w:tcPr>
            <w:tcW w:w="1701" w:type="dxa"/>
          </w:tcPr>
          <w:p w14:paraId="0DB75B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3285000.44</w:t>
            </w:r>
          </w:p>
        </w:tc>
      </w:tr>
      <w:tr w:rsidR="00D2579A" w:rsidRPr="00D2579A" w14:paraId="7E0AEDCA" w14:textId="77777777" w:rsidTr="008F2928">
        <w:tc>
          <w:tcPr>
            <w:tcW w:w="1101" w:type="dxa"/>
          </w:tcPr>
          <w:p w14:paraId="66D9B2E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48B0B30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454136.70</w:t>
            </w:r>
          </w:p>
        </w:tc>
        <w:tc>
          <w:tcPr>
            <w:tcW w:w="1701" w:type="dxa"/>
          </w:tcPr>
          <w:p w14:paraId="3DD0604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3285003.05</w:t>
            </w:r>
          </w:p>
        </w:tc>
      </w:tr>
      <w:tr w:rsidR="00D2579A" w:rsidRPr="00D2579A" w14:paraId="151663B0" w14:textId="77777777" w:rsidTr="008F2928">
        <w:tc>
          <w:tcPr>
            <w:tcW w:w="1101" w:type="dxa"/>
          </w:tcPr>
          <w:p w14:paraId="045168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422A80D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454137.74</w:t>
            </w:r>
          </w:p>
        </w:tc>
        <w:tc>
          <w:tcPr>
            <w:tcW w:w="1701" w:type="dxa"/>
          </w:tcPr>
          <w:p w14:paraId="739E25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3285003.13</w:t>
            </w:r>
          </w:p>
        </w:tc>
      </w:tr>
      <w:tr w:rsidR="00D2579A" w:rsidRPr="00D2579A" w14:paraId="30873AD8" w14:textId="77777777" w:rsidTr="008F2928">
        <w:tc>
          <w:tcPr>
            <w:tcW w:w="1101" w:type="dxa"/>
          </w:tcPr>
          <w:p w14:paraId="16FB14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394C84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454138.93</w:t>
            </w:r>
          </w:p>
        </w:tc>
        <w:tc>
          <w:tcPr>
            <w:tcW w:w="1701" w:type="dxa"/>
          </w:tcPr>
          <w:p w14:paraId="479169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3285022.45</w:t>
            </w:r>
          </w:p>
        </w:tc>
      </w:tr>
      <w:tr w:rsidR="00D2579A" w:rsidRPr="00D2579A" w14:paraId="2DF341CC" w14:textId="77777777" w:rsidTr="008F2928">
        <w:tc>
          <w:tcPr>
            <w:tcW w:w="1101" w:type="dxa"/>
          </w:tcPr>
          <w:p w14:paraId="4EE930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62FD76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454137.16</w:t>
            </w:r>
          </w:p>
        </w:tc>
        <w:tc>
          <w:tcPr>
            <w:tcW w:w="1701" w:type="dxa"/>
          </w:tcPr>
          <w:p w14:paraId="30BBC14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3285032.81</w:t>
            </w:r>
          </w:p>
        </w:tc>
      </w:tr>
      <w:tr w:rsidR="00D2579A" w:rsidRPr="00D2579A" w14:paraId="5890A32F" w14:textId="77777777" w:rsidTr="008F2928">
        <w:tc>
          <w:tcPr>
            <w:tcW w:w="1101" w:type="dxa"/>
          </w:tcPr>
          <w:p w14:paraId="683009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15FC622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454137.64</w:t>
            </w:r>
          </w:p>
        </w:tc>
        <w:tc>
          <w:tcPr>
            <w:tcW w:w="1701" w:type="dxa"/>
          </w:tcPr>
          <w:p w14:paraId="0E4DC52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3285032.93</w:t>
            </w:r>
          </w:p>
        </w:tc>
      </w:tr>
      <w:tr w:rsidR="00D2579A" w:rsidRPr="00D2579A" w14:paraId="37FF5B44" w14:textId="77777777" w:rsidTr="008F2928">
        <w:tc>
          <w:tcPr>
            <w:tcW w:w="1101" w:type="dxa"/>
          </w:tcPr>
          <w:p w14:paraId="3FD129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56285A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454136.92</w:t>
            </w:r>
          </w:p>
        </w:tc>
        <w:tc>
          <w:tcPr>
            <w:tcW w:w="1701" w:type="dxa"/>
          </w:tcPr>
          <w:p w14:paraId="652ADA2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3285037.47</w:t>
            </w:r>
          </w:p>
        </w:tc>
      </w:tr>
      <w:tr w:rsidR="00D2579A" w:rsidRPr="00D2579A" w14:paraId="3D9AE9EA" w14:textId="77777777" w:rsidTr="008F2928">
        <w:tc>
          <w:tcPr>
            <w:tcW w:w="1101" w:type="dxa"/>
          </w:tcPr>
          <w:p w14:paraId="5A5CFE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3C9929F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454141.78</w:t>
            </w:r>
          </w:p>
        </w:tc>
        <w:tc>
          <w:tcPr>
            <w:tcW w:w="1701" w:type="dxa"/>
          </w:tcPr>
          <w:p w14:paraId="5AEC7D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3285038.24</w:t>
            </w:r>
          </w:p>
        </w:tc>
      </w:tr>
    </w:tbl>
    <w:p w14:paraId="7B0C8A99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2B2E128F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28:01:010010:6/4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4283174" w14:textId="77777777" w:rsidTr="008F2928">
        <w:tc>
          <w:tcPr>
            <w:tcW w:w="1101" w:type="dxa"/>
            <w:vMerge w:val="restart"/>
            <w:vAlign w:val="center"/>
          </w:tcPr>
          <w:p w14:paraId="218ABEE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2CAA4A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131B2A0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4CA2806E" w14:textId="77777777" w:rsidTr="008F2928">
        <w:tc>
          <w:tcPr>
            <w:tcW w:w="1101" w:type="dxa"/>
            <w:vMerge/>
            <w:vAlign w:val="center"/>
          </w:tcPr>
          <w:p w14:paraId="64FDD99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992A896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A5A7E0D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FFA4F1C" w14:textId="77777777" w:rsidTr="008F2928">
        <w:tc>
          <w:tcPr>
            <w:tcW w:w="1101" w:type="dxa"/>
          </w:tcPr>
          <w:p w14:paraId="1125CF4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28DD66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454138.93</w:t>
            </w:r>
          </w:p>
        </w:tc>
        <w:tc>
          <w:tcPr>
            <w:tcW w:w="1701" w:type="dxa"/>
          </w:tcPr>
          <w:p w14:paraId="4666C75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3285022.45</w:t>
            </w:r>
          </w:p>
        </w:tc>
      </w:tr>
      <w:tr w:rsidR="00D2579A" w:rsidRPr="00D2579A" w14:paraId="1202984E" w14:textId="77777777" w:rsidTr="008F2928">
        <w:tc>
          <w:tcPr>
            <w:tcW w:w="1101" w:type="dxa"/>
          </w:tcPr>
          <w:p w14:paraId="70B9E4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268786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454137.74</w:t>
            </w:r>
          </w:p>
        </w:tc>
        <w:tc>
          <w:tcPr>
            <w:tcW w:w="1701" w:type="dxa"/>
          </w:tcPr>
          <w:p w14:paraId="384D8C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3285003.13</w:t>
            </w:r>
          </w:p>
        </w:tc>
      </w:tr>
      <w:tr w:rsidR="00D2579A" w:rsidRPr="00D2579A" w14:paraId="21FB4D31" w14:textId="77777777" w:rsidTr="008F2928">
        <w:tc>
          <w:tcPr>
            <w:tcW w:w="1101" w:type="dxa"/>
          </w:tcPr>
          <w:p w14:paraId="0899AA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0A1D73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454136.70</w:t>
            </w:r>
          </w:p>
        </w:tc>
        <w:tc>
          <w:tcPr>
            <w:tcW w:w="1701" w:type="dxa"/>
          </w:tcPr>
          <w:p w14:paraId="26EB0A6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3285003.05</w:t>
            </w:r>
          </w:p>
        </w:tc>
      </w:tr>
      <w:tr w:rsidR="00D2579A" w:rsidRPr="00D2579A" w14:paraId="63417CDB" w14:textId="77777777" w:rsidTr="008F2928">
        <w:tc>
          <w:tcPr>
            <w:tcW w:w="1101" w:type="dxa"/>
          </w:tcPr>
          <w:p w14:paraId="40CD0B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5439C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454136.87</w:t>
            </w:r>
          </w:p>
        </w:tc>
        <w:tc>
          <w:tcPr>
            <w:tcW w:w="1701" w:type="dxa"/>
          </w:tcPr>
          <w:p w14:paraId="5DE2DC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3285000.44</w:t>
            </w:r>
          </w:p>
        </w:tc>
      </w:tr>
      <w:tr w:rsidR="00D2579A" w:rsidRPr="00D2579A" w14:paraId="2D93A2B2" w14:textId="77777777" w:rsidTr="008F2928">
        <w:tc>
          <w:tcPr>
            <w:tcW w:w="1101" w:type="dxa"/>
          </w:tcPr>
          <w:p w14:paraId="625FCF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0B4AB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454138.86</w:t>
            </w:r>
          </w:p>
        </w:tc>
        <w:tc>
          <w:tcPr>
            <w:tcW w:w="1701" w:type="dxa"/>
          </w:tcPr>
          <w:p w14:paraId="7E26B2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3284987.50</w:t>
            </w:r>
          </w:p>
        </w:tc>
      </w:tr>
      <w:tr w:rsidR="00D2579A" w:rsidRPr="00D2579A" w14:paraId="1AF18830" w14:textId="77777777" w:rsidTr="008F2928">
        <w:tc>
          <w:tcPr>
            <w:tcW w:w="1101" w:type="dxa"/>
          </w:tcPr>
          <w:p w14:paraId="13D555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7A3A99A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454132.85</w:t>
            </w:r>
          </w:p>
        </w:tc>
        <w:tc>
          <w:tcPr>
            <w:tcW w:w="1701" w:type="dxa"/>
          </w:tcPr>
          <w:p w14:paraId="3526575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3284986.49</w:t>
            </w:r>
          </w:p>
        </w:tc>
      </w:tr>
      <w:tr w:rsidR="00D2579A" w:rsidRPr="00D2579A" w14:paraId="5E49C5BC" w14:textId="77777777" w:rsidTr="008F2928">
        <w:tc>
          <w:tcPr>
            <w:tcW w:w="1101" w:type="dxa"/>
          </w:tcPr>
          <w:p w14:paraId="3F025C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589AC4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454132.66</w:t>
            </w:r>
          </w:p>
        </w:tc>
        <w:tc>
          <w:tcPr>
            <w:tcW w:w="1701" w:type="dxa"/>
          </w:tcPr>
          <w:p w14:paraId="44647E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3284987.72</w:t>
            </w:r>
          </w:p>
        </w:tc>
      </w:tr>
      <w:tr w:rsidR="00D2579A" w:rsidRPr="00D2579A" w14:paraId="456A2BD6" w14:textId="77777777" w:rsidTr="008F2928">
        <w:tc>
          <w:tcPr>
            <w:tcW w:w="1101" w:type="dxa"/>
          </w:tcPr>
          <w:p w14:paraId="4F33B6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0DE8957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454125.98</w:t>
            </w:r>
          </w:p>
        </w:tc>
        <w:tc>
          <w:tcPr>
            <w:tcW w:w="1701" w:type="dxa"/>
          </w:tcPr>
          <w:p w14:paraId="2EBA8A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3285020.55</w:t>
            </w:r>
          </w:p>
        </w:tc>
      </w:tr>
    </w:tbl>
    <w:p w14:paraId="15209825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</w:p>
    <w:p w14:paraId="3BF08CE0" w14:textId="77777777" w:rsid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</w:p>
    <w:p w14:paraId="7AAED368" w14:textId="77777777" w:rsid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</w:p>
    <w:p w14:paraId="1E799065" w14:textId="16594B6A" w:rsidR="00D2579A" w:rsidRP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  <w:r w:rsidRPr="00D2579A">
        <w:rPr>
          <w:b/>
          <w:sz w:val="28"/>
          <w:szCs w:val="28"/>
        </w:rPr>
        <w:lastRenderedPageBreak/>
        <w:t>Проект межевания. Этап №1</w:t>
      </w:r>
    </w:p>
    <w:p w14:paraId="38A53B13" w14:textId="77777777" w:rsidR="00D2579A" w:rsidRP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</w:p>
    <w:p w14:paraId="35D80D36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ЗУ3</w:t>
      </w:r>
      <w:r w:rsidRPr="00D2579A">
        <w:rPr>
          <w:sz w:val="28"/>
          <w:szCs w:val="28"/>
        </w:rPr>
        <w:t xml:space="preserve"> по проекту</w:t>
      </w:r>
    </w:p>
    <w:p w14:paraId="3C7FAB22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перераспределение земельных участков с кадастровыми номерами 28:01:010010:53, 28:01:010010:54, 28:01:010010:42, 28:01:010010:22, 28:01:010010:7, 28:01:010010:25, 28:01:010010:56, 28:01:010010:128, 28:01:010010:44, 28:01:010010:136, 28:01:010010:9, 28:01:010010:18, 28:01:010010:2, 28:01:010010:28, 28:01:010010:57, 28:01:010010:29, 28:01:010010:19, 28:01:010010:43, 28:01:010010:146, 28:01:010010:15, 28:01:010010:147, 28:01:010010:180/1, 28:01:010010:181/1, 28:01:010010:27/1, 28:01:010010:38/1, 28:01:010010:14/1,</w:t>
      </w:r>
      <w:r w:rsidRPr="00D2579A">
        <w:t xml:space="preserve"> </w:t>
      </w:r>
      <w:r w:rsidRPr="00D2579A">
        <w:rPr>
          <w:sz w:val="28"/>
          <w:szCs w:val="28"/>
        </w:rPr>
        <w:t>28:01:010010:26/1, 28:01:010010:185/1, 28:01:010010:61 (28:01:010010:59, 28:01:010010:60)</w:t>
      </w:r>
      <w:r w:rsidRPr="00D2579A">
        <w:t xml:space="preserve"> </w:t>
      </w:r>
      <w:r w:rsidRPr="00D2579A">
        <w:rPr>
          <w:sz w:val="28"/>
          <w:szCs w:val="28"/>
        </w:rPr>
        <w:t>, 28:01:010010:52/1, земель, собственность на которые не разграничена. В результате образуется участки ЗУ3 и ЗУ8.</w:t>
      </w:r>
    </w:p>
    <w:p w14:paraId="08D4FB04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Формирование ЗУ3 будет осуществляться в соответствии с комплексным развитием территории.</w:t>
      </w:r>
    </w:p>
    <w:p w14:paraId="6DAE7CC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59F4C9B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дошкольное, начальное и среднее общее образование.</w:t>
      </w:r>
    </w:p>
    <w:p w14:paraId="1EEB1D9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20244 м2</w:t>
      </w:r>
    </w:p>
    <w:p w14:paraId="3CDBE95A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перераспределения земельных участков с кадастровыми номерами 28:01:010010:53, 28:01:010010:54, 28:01:010010:42, 28:01:010010:22, 28:01:010010:7, 28:01:010010:25, 28:01:010010:56, 28:01:010010:128, 28:01:010010:44, 28:01:010010:136, 28:01:010010:9, 28:01:010010:18, 28:01:010010:2, 28:01:010010:28, 28:01:010010:57, 28:01:010010:60, 28:01:010010:29, 28:01:010010:19, 28:01:010010:43, 28:01:010010:146, 28:01:010010:15, 28:01:010010:147, 28:01:010010:180/1, 28:01:010010:181/1, 28:01:010010:27/1, 28:01:010010:38/1, 28:01:010010:14/1, 28:01:010010:26/1, 28:01:010010:185/1, 28:01:010010:61 (28:01:010010:59, 28:01:010010:60), 28:01:010010:52/1, земель, собственность на которые не разграничена.</w:t>
      </w:r>
      <w:r w:rsidRPr="00D2579A">
        <w:rPr>
          <w:sz w:val="28"/>
          <w:szCs w:val="28"/>
          <w:shd w:val="clear" w:color="auto" w:fill="F8F9FA"/>
        </w:rPr>
        <w:t>.</w:t>
      </w:r>
    </w:p>
    <w:p w14:paraId="5B93E8F3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</w:p>
    <w:p w14:paraId="545CA883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Перечень видов права земельных участков, из которых образуется ЗУ3: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74"/>
        <w:gridCol w:w="1152"/>
        <w:gridCol w:w="2250"/>
        <w:gridCol w:w="2138"/>
        <w:gridCol w:w="1812"/>
      </w:tblGrid>
      <w:tr w:rsidR="00D2579A" w:rsidRPr="00D2579A" w14:paraId="467E1E0C" w14:textId="77777777" w:rsidTr="00D2579A">
        <w:tc>
          <w:tcPr>
            <w:tcW w:w="2204" w:type="dxa"/>
          </w:tcPr>
          <w:p w14:paraId="01B99B8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Кадастровый номер</w:t>
            </w:r>
          </w:p>
        </w:tc>
        <w:tc>
          <w:tcPr>
            <w:tcW w:w="1152" w:type="dxa"/>
          </w:tcPr>
          <w:p w14:paraId="48917AF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Площадь</w:t>
            </w:r>
          </w:p>
        </w:tc>
        <w:tc>
          <w:tcPr>
            <w:tcW w:w="2378" w:type="dxa"/>
          </w:tcPr>
          <w:p w14:paraId="1028250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Местоположение земельного участка</w:t>
            </w:r>
          </w:p>
        </w:tc>
        <w:tc>
          <w:tcPr>
            <w:tcW w:w="2375" w:type="dxa"/>
          </w:tcPr>
          <w:p w14:paraId="6F21B50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Данные о собственности</w:t>
            </w:r>
          </w:p>
        </w:tc>
        <w:tc>
          <w:tcPr>
            <w:tcW w:w="1417" w:type="dxa"/>
          </w:tcPr>
          <w:p w14:paraId="7B2B3A9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Изъятие/</w:t>
            </w:r>
          </w:p>
          <w:p w14:paraId="44748E2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/Выкуп</w:t>
            </w:r>
          </w:p>
        </w:tc>
      </w:tr>
      <w:tr w:rsidR="00D2579A" w:rsidRPr="00D2579A" w14:paraId="5DE21409" w14:textId="77777777" w:rsidTr="00D2579A">
        <w:tc>
          <w:tcPr>
            <w:tcW w:w="2204" w:type="dxa"/>
          </w:tcPr>
          <w:p w14:paraId="6F538ED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28:01:010010:53</w:t>
            </w:r>
          </w:p>
        </w:tc>
        <w:tc>
          <w:tcPr>
            <w:tcW w:w="1152" w:type="dxa"/>
          </w:tcPr>
          <w:p w14:paraId="739AEDA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653 кв.м.</w:t>
            </w:r>
          </w:p>
        </w:tc>
        <w:tc>
          <w:tcPr>
            <w:tcW w:w="2378" w:type="dxa"/>
          </w:tcPr>
          <w:p w14:paraId="199CC22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Горького, д 296, ул Артиллерийская, д 63</w:t>
            </w:r>
          </w:p>
        </w:tc>
        <w:tc>
          <w:tcPr>
            <w:tcW w:w="2375" w:type="dxa"/>
          </w:tcPr>
          <w:p w14:paraId="2DD1A7A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Нет данных о собственности</w:t>
            </w:r>
          </w:p>
        </w:tc>
        <w:tc>
          <w:tcPr>
            <w:tcW w:w="1417" w:type="dxa"/>
          </w:tcPr>
          <w:p w14:paraId="5F19050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23EA53F9" w14:textId="77777777" w:rsidTr="00D2579A">
        <w:tc>
          <w:tcPr>
            <w:tcW w:w="2204" w:type="dxa"/>
          </w:tcPr>
          <w:p w14:paraId="4527963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28:01:010010:54</w:t>
            </w:r>
          </w:p>
        </w:tc>
        <w:tc>
          <w:tcPr>
            <w:tcW w:w="1152" w:type="dxa"/>
          </w:tcPr>
          <w:p w14:paraId="1ABA292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750 кв.м.</w:t>
            </w:r>
          </w:p>
        </w:tc>
        <w:tc>
          <w:tcPr>
            <w:tcW w:w="2378" w:type="dxa"/>
          </w:tcPr>
          <w:p w14:paraId="72CA667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Горького, д 296, ул Артиллерийская, д 63</w:t>
            </w:r>
          </w:p>
        </w:tc>
        <w:tc>
          <w:tcPr>
            <w:tcW w:w="2375" w:type="dxa"/>
          </w:tcPr>
          <w:p w14:paraId="59CA734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46B5F2C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28-28-01/007/2009-399 от 18.05.2009</w:t>
            </w:r>
          </w:p>
        </w:tc>
        <w:tc>
          <w:tcPr>
            <w:tcW w:w="1417" w:type="dxa"/>
          </w:tcPr>
          <w:p w14:paraId="4D2F1FF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58F49862" w14:textId="77777777" w:rsidTr="00D2579A">
        <w:tc>
          <w:tcPr>
            <w:tcW w:w="2204" w:type="dxa"/>
          </w:tcPr>
          <w:p w14:paraId="6FA439F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28:01:010010:42</w:t>
            </w:r>
          </w:p>
        </w:tc>
        <w:tc>
          <w:tcPr>
            <w:tcW w:w="1152" w:type="dxa"/>
          </w:tcPr>
          <w:p w14:paraId="0A51AA8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756 кв.м.</w:t>
            </w:r>
          </w:p>
        </w:tc>
        <w:tc>
          <w:tcPr>
            <w:tcW w:w="2378" w:type="dxa"/>
          </w:tcPr>
          <w:p w14:paraId="7A06D99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Российская Федерация, Амурская область, городской округ город Благовещенск, город Благовещенск, улица Артиллерийская, земельный участок 61</w:t>
            </w:r>
          </w:p>
        </w:tc>
        <w:tc>
          <w:tcPr>
            <w:tcW w:w="2375" w:type="dxa"/>
          </w:tcPr>
          <w:p w14:paraId="73D7A2E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3291080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28:01:010010:42-28/001/2018-8</w:t>
            </w:r>
          </w:p>
          <w:p w14:paraId="00EDD07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30.01.2018</w:t>
            </w:r>
          </w:p>
          <w:p w14:paraId="3E63D3A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6BB86C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28:01:010010:42-28/001/2018-6</w:t>
            </w:r>
          </w:p>
          <w:p w14:paraId="332DA4A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19.01.2018</w:t>
            </w:r>
          </w:p>
        </w:tc>
        <w:tc>
          <w:tcPr>
            <w:tcW w:w="1417" w:type="dxa"/>
          </w:tcPr>
          <w:p w14:paraId="7912953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17A820E8" w14:textId="77777777" w:rsidTr="00D2579A">
        <w:tc>
          <w:tcPr>
            <w:tcW w:w="2204" w:type="dxa"/>
          </w:tcPr>
          <w:p w14:paraId="3A86C33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28:01:010010:22</w:t>
            </w:r>
          </w:p>
        </w:tc>
        <w:tc>
          <w:tcPr>
            <w:tcW w:w="1152" w:type="dxa"/>
          </w:tcPr>
          <w:p w14:paraId="5EFCDA9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866 кв.м.</w:t>
            </w:r>
          </w:p>
        </w:tc>
        <w:tc>
          <w:tcPr>
            <w:tcW w:w="2378" w:type="dxa"/>
          </w:tcPr>
          <w:p w14:paraId="255BC8F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ул Горького, д 294</w:t>
            </w:r>
          </w:p>
        </w:tc>
        <w:tc>
          <w:tcPr>
            <w:tcW w:w="2375" w:type="dxa"/>
          </w:tcPr>
          <w:p w14:paraId="4D39CFA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3DE0E3C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28:01:010010:22-28/001/2019-3</w:t>
            </w:r>
          </w:p>
          <w:p w14:paraId="77904C5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06.06.2019</w:t>
            </w:r>
          </w:p>
        </w:tc>
        <w:tc>
          <w:tcPr>
            <w:tcW w:w="1417" w:type="dxa"/>
          </w:tcPr>
          <w:p w14:paraId="75CEBFF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0569808F" w14:textId="77777777" w:rsidTr="00D2579A">
        <w:tc>
          <w:tcPr>
            <w:tcW w:w="2204" w:type="dxa"/>
          </w:tcPr>
          <w:p w14:paraId="28032F9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28:01:010010:7</w:t>
            </w:r>
          </w:p>
        </w:tc>
        <w:tc>
          <w:tcPr>
            <w:tcW w:w="1152" w:type="dxa"/>
          </w:tcPr>
          <w:p w14:paraId="1D45560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852 кв.м.</w:t>
            </w:r>
          </w:p>
        </w:tc>
        <w:tc>
          <w:tcPr>
            <w:tcW w:w="2378" w:type="dxa"/>
          </w:tcPr>
          <w:p w14:paraId="0801F76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ул. Горького, д. 294</w:t>
            </w:r>
          </w:p>
        </w:tc>
        <w:tc>
          <w:tcPr>
            <w:tcW w:w="2375" w:type="dxa"/>
          </w:tcPr>
          <w:p w14:paraId="4E7DE2D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4E75496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28:01:010010:7-28/055/2020-2</w:t>
            </w:r>
          </w:p>
          <w:p w14:paraId="048E87D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19.08.2020</w:t>
            </w:r>
          </w:p>
          <w:p w14:paraId="6AFEAB4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46FECBD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28-28-01/479/2013-586 от 09.12.2013</w:t>
            </w:r>
          </w:p>
          <w:p w14:paraId="37DFD94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219FDD5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28-28-01/479/2013-586 от 09.12.2013</w:t>
            </w:r>
          </w:p>
          <w:p w14:paraId="0CFA932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03EBABB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28-28-01/052/2011-338 от 18.08.2011</w:t>
            </w:r>
          </w:p>
          <w:p w14:paraId="0326501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6FDB2AF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28:01:010010:7-28/055/2021-8</w:t>
            </w:r>
          </w:p>
          <w:p w14:paraId="460C30C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29.05.2021</w:t>
            </w:r>
          </w:p>
          <w:p w14:paraId="5CB92EF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474BBBA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28:01:010010:7-28/055/2023-19</w:t>
            </w:r>
          </w:p>
          <w:p w14:paraId="3F6AF48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30.10.2023</w:t>
            </w:r>
          </w:p>
          <w:p w14:paraId="0533800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23C2C9E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28:01:010010:7-28/055/2023-20</w:t>
            </w:r>
          </w:p>
          <w:p w14:paraId="02C99D4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30.10.2023</w:t>
            </w:r>
          </w:p>
          <w:p w14:paraId="0BA49E1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Общая долевая собственность</w:t>
            </w:r>
          </w:p>
          <w:p w14:paraId="4552A42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28:01:010010:7-28/055/2021-10</w:t>
            </w:r>
          </w:p>
          <w:p w14:paraId="0E6FCF3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29.05.2021</w:t>
            </w:r>
          </w:p>
        </w:tc>
        <w:tc>
          <w:tcPr>
            <w:tcW w:w="1417" w:type="dxa"/>
          </w:tcPr>
          <w:p w14:paraId="726E1D5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Изъятие</w:t>
            </w:r>
          </w:p>
        </w:tc>
      </w:tr>
      <w:tr w:rsidR="00D2579A" w:rsidRPr="00D2579A" w14:paraId="11576729" w14:textId="77777777" w:rsidTr="00D2579A">
        <w:tc>
          <w:tcPr>
            <w:tcW w:w="2204" w:type="dxa"/>
          </w:tcPr>
          <w:p w14:paraId="3B75A68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28:01:010010:25</w:t>
            </w:r>
          </w:p>
        </w:tc>
        <w:tc>
          <w:tcPr>
            <w:tcW w:w="1152" w:type="dxa"/>
          </w:tcPr>
          <w:p w14:paraId="2B821B7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513 кв.м.</w:t>
            </w:r>
          </w:p>
        </w:tc>
        <w:tc>
          <w:tcPr>
            <w:tcW w:w="2378" w:type="dxa"/>
          </w:tcPr>
          <w:p w14:paraId="3964E50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Горького, д 294/1</w:t>
            </w:r>
          </w:p>
        </w:tc>
        <w:tc>
          <w:tcPr>
            <w:tcW w:w="2375" w:type="dxa"/>
          </w:tcPr>
          <w:p w14:paraId="6EB2D88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5E2928C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28:01:010010:25-28/001/2018-3</w:t>
            </w:r>
          </w:p>
          <w:p w14:paraId="6C0E38A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28.08.2018</w:t>
            </w:r>
          </w:p>
        </w:tc>
        <w:tc>
          <w:tcPr>
            <w:tcW w:w="1417" w:type="dxa"/>
          </w:tcPr>
          <w:p w14:paraId="789F464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111DDCE5" w14:textId="77777777" w:rsidTr="00D2579A">
        <w:tc>
          <w:tcPr>
            <w:tcW w:w="2204" w:type="dxa"/>
          </w:tcPr>
          <w:p w14:paraId="611D5C3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28:01:010010:56</w:t>
            </w:r>
          </w:p>
        </w:tc>
        <w:tc>
          <w:tcPr>
            <w:tcW w:w="1152" w:type="dxa"/>
          </w:tcPr>
          <w:p w14:paraId="3E68BA3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45 кв.м.</w:t>
            </w:r>
          </w:p>
        </w:tc>
        <w:tc>
          <w:tcPr>
            <w:tcW w:w="2378" w:type="dxa"/>
          </w:tcPr>
          <w:p w14:paraId="52BDE92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Горького, д.294/1</w:t>
            </w:r>
          </w:p>
        </w:tc>
        <w:tc>
          <w:tcPr>
            <w:tcW w:w="2375" w:type="dxa"/>
          </w:tcPr>
          <w:p w14:paraId="5AA6C7C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Нет данных о собственности</w:t>
            </w:r>
          </w:p>
        </w:tc>
        <w:tc>
          <w:tcPr>
            <w:tcW w:w="1417" w:type="dxa"/>
          </w:tcPr>
          <w:p w14:paraId="4B4AD6C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74C31824" w14:textId="77777777" w:rsidTr="00D2579A">
        <w:tc>
          <w:tcPr>
            <w:tcW w:w="2204" w:type="dxa"/>
          </w:tcPr>
          <w:p w14:paraId="41AFFFC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28:01:010010:128</w:t>
            </w:r>
          </w:p>
        </w:tc>
        <w:tc>
          <w:tcPr>
            <w:tcW w:w="1152" w:type="dxa"/>
          </w:tcPr>
          <w:p w14:paraId="17F547A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1080 кв.м.</w:t>
            </w:r>
          </w:p>
        </w:tc>
        <w:tc>
          <w:tcPr>
            <w:tcW w:w="2378" w:type="dxa"/>
          </w:tcPr>
          <w:p w14:paraId="37CB500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ул Горького, д 292</w:t>
            </w:r>
          </w:p>
        </w:tc>
        <w:tc>
          <w:tcPr>
            <w:tcW w:w="2375" w:type="dxa"/>
          </w:tcPr>
          <w:p w14:paraId="0DCACFE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389687D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28-28-01/411/2013-231 от 14.08.2013</w:t>
            </w:r>
          </w:p>
        </w:tc>
        <w:tc>
          <w:tcPr>
            <w:tcW w:w="1417" w:type="dxa"/>
          </w:tcPr>
          <w:p w14:paraId="01E6226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2406F880" w14:textId="77777777" w:rsidTr="00D2579A">
        <w:tc>
          <w:tcPr>
            <w:tcW w:w="2204" w:type="dxa"/>
          </w:tcPr>
          <w:p w14:paraId="7B8222E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28:01:010010:44</w:t>
            </w:r>
          </w:p>
        </w:tc>
        <w:tc>
          <w:tcPr>
            <w:tcW w:w="1152" w:type="dxa"/>
          </w:tcPr>
          <w:p w14:paraId="4A81D23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1033 кв.м.</w:t>
            </w:r>
          </w:p>
        </w:tc>
        <w:tc>
          <w:tcPr>
            <w:tcW w:w="2378" w:type="dxa"/>
          </w:tcPr>
          <w:p w14:paraId="716A107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земельный участок расположен в северной части кадастрового квартала, граница которого проходит по ул.Горького-ул.Новая-ул.Амурская-ул.Артиллерийская (квартал 10)</w:t>
            </w:r>
          </w:p>
        </w:tc>
        <w:tc>
          <w:tcPr>
            <w:tcW w:w="2375" w:type="dxa"/>
          </w:tcPr>
          <w:p w14:paraId="0D05D36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Нет данных о собственности</w:t>
            </w:r>
          </w:p>
        </w:tc>
        <w:tc>
          <w:tcPr>
            <w:tcW w:w="1417" w:type="dxa"/>
          </w:tcPr>
          <w:p w14:paraId="338C2F7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</w:tr>
      <w:tr w:rsidR="00D2579A" w:rsidRPr="00D2579A" w14:paraId="5F15F639" w14:textId="77777777" w:rsidTr="00D2579A">
        <w:tc>
          <w:tcPr>
            <w:tcW w:w="2204" w:type="dxa"/>
          </w:tcPr>
          <w:p w14:paraId="3A78066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28:01:010010:136</w:t>
            </w:r>
          </w:p>
        </w:tc>
        <w:tc>
          <w:tcPr>
            <w:tcW w:w="1152" w:type="dxa"/>
          </w:tcPr>
          <w:p w14:paraId="299AE80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1446 кв.м.</w:t>
            </w:r>
          </w:p>
        </w:tc>
        <w:tc>
          <w:tcPr>
            <w:tcW w:w="2378" w:type="dxa"/>
          </w:tcPr>
          <w:p w14:paraId="36C40E0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квартал 10</w:t>
            </w:r>
          </w:p>
        </w:tc>
        <w:tc>
          <w:tcPr>
            <w:tcW w:w="2375" w:type="dxa"/>
          </w:tcPr>
          <w:p w14:paraId="1A5A6F2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1A66A10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28:01:010010:136-28/030/2024-1</w:t>
            </w:r>
          </w:p>
          <w:p w14:paraId="6E3D5BE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08.02.2024</w:t>
            </w:r>
          </w:p>
        </w:tc>
        <w:tc>
          <w:tcPr>
            <w:tcW w:w="1417" w:type="dxa"/>
          </w:tcPr>
          <w:p w14:paraId="42FC2B4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7A9B3B33" w14:textId="77777777" w:rsidTr="00D2579A">
        <w:tc>
          <w:tcPr>
            <w:tcW w:w="2204" w:type="dxa"/>
          </w:tcPr>
          <w:p w14:paraId="6893CCF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28:01:010010:9</w:t>
            </w:r>
          </w:p>
        </w:tc>
        <w:tc>
          <w:tcPr>
            <w:tcW w:w="1152" w:type="dxa"/>
          </w:tcPr>
          <w:p w14:paraId="092AD48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747 кв.м.</w:t>
            </w:r>
          </w:p>
        </w:tc>
        <w:tc>
          <w:tcPr>
            <w:tcW w:w="2378" w:type="dxa"/>
          </w:tcPr>
          <w:p w14:paraId="4B29279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59</w:t>
            </w:r>
          </w:p>
        </w:tc>
        <w:tc>
          <w:tcPr>
            <w:tcW w:w="2375" w:type="dxa"/>
          </w:tcPr>
          <w:p w14:paraId="04E0F48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4511674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28:01:010010:9-28/034/2023-3</w:t>
            </w:r>
          </w:p>
          <w:p w14:paraId="47B4349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18.07.2023</w:t>
            </w:r>
          </w:p>
        </w:tc>
        <w:tc>
          <w:tcPr>
            <w:tcW w:w="1417" w:type="dxa"/>
          </w:tcPr>
          <w:p w14:paraId="67531D6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34FB87D2" w14:textId="77777777" w:rsidTr="00D2579A">
        <w:tc>
          <w:tcPr>
            <w:tcW w:w="2204" w:type="dxa"/>
          </w:tcPr>
          <w:p w14:paraId="303B045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28:01:010010:18</w:t>
            </w:r>
          </w:p>
        </w:tc>
        <w:tc>
          <w:tcPr>
            <w:tcW w:w="1152" w:type="dxa"/>
          </w:tcPr>
          <w:p w14:paraId="6323794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1047 кв.м.</w:t>
            </w:r>
          </w:p>
        </w:tc>
        <w:tc>
          <w:tcPr>
            <w:tcW w:w="2378" w:type="dxa"/>
          </w:tcPr>
          <w:p w14:paraId="62F00DD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д.57</w:t>
            </w:r>
          </w:p>
        </w:tc>
        <w:tc>
          <w:tcPr>
            <w:tcW w:w="2375" w:type="dxa"/>
          </w:tcPr>
          <w:p w14:paraId="2E50507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5A2BD12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28-28/001-28/301/015/2016-383/2</w:t>
            </w:r>
          </w:p>
          <w:p w14:paraId="5E02A80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13.05.2016</w:t>
            </w:r>
          </w:p>
        </w:tc>
        <w:tc>
          <w:tcPr>
            <w:tcW w:w="1417" w:type="dxa"/>
          </w:tcPr>
          <w:p w14:paraId="26F58BA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50D4C598" w14:textId="77777777" w:rsidTr="00D2579A">
        <w:tc>
          <w:tcPr>
            <w:tcW w:w="2204" w:type="dxa"/>
          </w:tcPr>
          <w:p w14:paraId="30964A5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28:01:010010:2</w:t>
            </w:r>
          </w:p>
        </w:tc>
        <w:tc>
          <w:tcPr>
            <w:tcW w:w="1152" w:type="dxa"/>
          </w:tcPr>
          <w:p w14:paraId="10AE0D2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1120 кв.м.</w:t>
            </w:r>
          </w:p>
        </w:tc>
        <w:tc>
          <w:tcPr>
            <w:tcW w:w="2378" w:type="dxa"/>
          </w:tcPr>
          <w:p w14:paraId="003A363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д.55</w:t>
            </w:r>
          </w:p>
        </w:tc>
        <w:tc>
          <w:tcPr>
            <w:tcW w:w="2375" w:type="dxa"/>
          </w:tcPr>
          <w:p w14:paraId="543F325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77B740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28-28-01/043/2011-227 от 29.06.2011</w:t>
            </w:r>
          </w:p>
          <w:p w14:paraId="761EDD6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Общая долевая собственность</w:t>
            </w:r>
          </w:p>
          <w:p w14:paraId="192170D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28-28-01/043/2011-227 от 29.06.2011</w:t>
            </w:r>
          </w:p>
        </w:tc>
        <w:tc>
          <w:tcPr>
            <w:tcW w:w="1417" w:type="dxa"/>
          </w:tcPr>
          <w:p w14:paraId="32F3DF9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Изъятие</w:t>
            </w:r>
          </w:p>
        </w:tc>
      </w:tr>
      <w:tr w:rsidR="00D2579A" w:rsidRPr="00D2579A" w14:paraId="5F2F1491" w14:textId="77777777" w:rsidTr="00D2579A">
        <w:tc>
          <w:tcPr>
            <w:tcW w:w="2204" w:type="dxa"/>
          </w:tcPr>
          <w:p w14:paraId="0DAD451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28:01:010010:28</w:t>
            </w:r>
          </w:p>
        </w:tc>
        <w:tc>
          <w:tcPr>
            <w:tcW w:w="1152" w:type="dxa"/>
          </w:tcPr>
          <w:p w14:paraId="4B405A4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637 кв.м.</w:t>
            </w:r>
          </w:p>
        </w:tc>
        <w:tc>
          <w:tcPr>
            <w:tcW w:w="2378" w:type="dxa"/>
          </w:tcPr>
          <w:p w14:paraId="7ED3FDE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 ул. Артиллерийская, д 53/3</w:t>
            </w:r>
          </w:p>
        </w:tc>
        <w:tc>
          <w:tcPr>
            <w:tcW w:w="2375" w:type="dxa"/>
          </w:tcPr>
          <w:p w14:paraId="25BF816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3ED3E5D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28-28-01/019/2009-300 от 27.04.2009</w:t>
            </w:r>
          </w:p>
          <w:p w14:paraId="622472D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2B5796B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28:01:010010:28-28/055/2021-2</w:t>
            </w:r>
          </w:p>
          <w:p w14:paraId="5A3E1C8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02.08.2021</w:t>
            </w:r>
          </w:p>
        </w:tc>
        <w:tc>
          <w:tcPr>
            <w:tcW w:w="1417" w:type="dxa"/>
          </w:tcPr>
          <w:p w14:paraId="1BD8973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6B16DEC5" w14:textId="77777777" w:rsidTr="00D2579A">
        <w:tc>
          <w:tcPr>
            <w:tcW w:w="2204" w:type="dxa"/>
          </w:tcPr>
          <w:p w14:paraId="2C34DFD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28:01:010010:57 </w:t>
            </w:r>
          </w:p>
        </w:tc>
        <w:tc>
          <w:tcPr>
            <w:tcW w:w="1152" w:type="dxa"/>
          </w:tcPr>
          <w:p w14:paraId="037CC4F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54 кв.м.</w:t>
            </w:r>
          </w:p>
        </w:tc>
        <w:tc>
          <w:tcPr>
            <w:tcW w:w="2378" w:type="dxa"/>
          </w:tcPr>
          <w:p w14:paraId="649C89C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 ул. Артиллерийская, д 53/3</w:t>
            </w:r>
          </w:p>
        </w:tc>
        <w:tc>
          <w:tcPr>
            <w:tcW w:w="2375" w:type="dxa"/>
          </w:tcPr>
          <w:p w14:paraId="645F4A0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Аренда</w:t>
            </w:r>
          </w:p>
          <w:p w14:paraId="36A8A0A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28-28-01-002/2005-133 от 14.02.2005</w:t>
            </w:r>
          </w:p>
          <w:p w14:paraId="7E26F40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28-28-01-002/2005-133 от 14.02.2005</w:t>
            </w:r>
          </w:p>
        </w:tc>
        <w:tc>
          <w:tcPr>
            <w:tcW w:w="1417" w:type="dxa"/>
          </w:tcPr>
          <w:p w14:paraId="376CFC4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5B931B7E" w14:textId="77777777" w:rsidTr="00D2579A">
        <w:tc>
          <w:tcPr>
            <w:tcW w:w="2204" w:type="dxa"/>
          </w:tcPr>
          <w:p w14:paraId="676D277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28:01:010010:29 </w:t>
            </w:r>
          </w:p>
        </w:tc>
        <w:tc>
          <w:tcPr>
            <w:tcW w:w="1152" w:type="dxa"/>
          </w:tcPr>
          <w:p w14:paraId="61911DC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674 кв.м.</w:t>
            </w:r>
          </w:p>
        </w:tc>
        <w:tc>
          <w:tcPr>
            <w:tcW w:w="2378" w:type="dxa"/>
          </w:tcPr>
          <w:p w14:paraId="172F878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д.53/5</w:t>
            </w:r>
          </w:p>
        </w:tc>
        <w:tc>
          <w:tcPr>
            <w:tcW w:w="2375" w:type="dxa"/>
          </w:tcPr>
          <w:p w14:paraId="156EF6A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5CF9F9E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28-28-01/020/2006-401 от 25.05.2006</w:t>
            </w:r>
          </w:p>
        </w:tc>
        <w:tc>
          <w:tcPr>
            <w:tcW w:w="1417" w:type="dxa"/>
          </w:tcPr>
          <w:p w14:paraId="7CF4EF7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5C832B76" w14:textId="77777777" w:rsidTr="00D2579A">
        <w:tc>
          <w:tcPr>
            <w:tcW w:w="2204" w:type="dxa"/>
          </w:tcPr>
          <w:p w14:paraId="35928F6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28:01:010010:19 </w:t>
            </w:r>
          </w:p>
        </w:tc>
        <w:tc>
          <w:tcPr>
            <w:tcW w:w="1152" w:type="dxa"/>
          </w:tcPr>
          <w:p w14:paraId="5294726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609 кв.м.</w:t>
            </w:r>
          </w:p>
        </w:tc>
        <w:tc>
          <w:tcPr>
            <w:tcW w:w="2378" w:type="dxa"/>
          </w:tcPr>
          <w:p w14:paraId="23F6C42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д.53/7</w:t>
            </w:r>
          </w:p>
        </w:tc>
        <w:tc>
          <w:tcPr>
            <w:tcW w:w="2375" w:type="dxa"/>
          </w:tcPr>
          <w:p w14:paraId="4CCFA5A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55127B7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28-01/01-26/2004-041 от 05.07.2004</w:t>
            </w:r>
          </w:p>
        </w:tc>
        <w:tc>
          <w:tcPr>
            <w:tcW w:w="1417" w:type="dxa"/>
          </w:tcPr>
          <w:p w14:paraId="41184E5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27267C1C" w14:textId="77777777" w:rsidTr="00D2579A">
        <w:tc>
          <w:tcPr>
            <w:tcW w:w="2204" w:type="dxa"/>
          </w:tcPr>
          <w:p w14:paraId="2F273A5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28:01:010010:43 </w:t>
            </w:r>
          </w:p>
        </w:tc>
        <w:tc>
          <w:tcPr>
            <w:tcW w:w="1152" w:type="dxa"/>
          </w:tcPr>
          <w:p w14:paraId="0EF6DC3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274 кв.м.</w:t>
            </w:r>
          </w:p>
        </w:tc>
        <w:tc>
          <w:tcPr>
            <w:tcW w:w="2378" w:type="dxa"/>
          </w:tcPr>
          <w:p w14:paraId="2F6B59C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53А</w:t>
            </w:r>
          </w:p>
        </w:tc>
        <w:tc>
          <w:tcPr>
            <w:tcW w:w="2375" w:type="dxa"/>
          </w:tcPr>
          <w:p w14:paraId="445F6CA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BD7075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28:01:010010:43-28/055/2025-1</w:t>
            </w:r>
          </w:p>
          <w:p w14:paraId="2341B74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30.05.2025</w:t>
            </w:r>
          </w:p>
        </w:tc>
        <w:tc>
          <w:tcPr>
            <w:tcW w:w="1417" w:type="dxa"/>
          </w:tcPr>
          <w:p w14:paraId="2B20DF6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3363B795" w14:textId="77777777" w:rsidTr="00D2579A">
        <w:tc>
          <w:tcPr>
            <w:tcW w:w="2204" w:type="dxa"/>
          </w:tcPr>
          <w:p w14:paraId="0A73F8E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28:01:010010:146 </w:t>
            </w:r>
          </w:p>
        </w:tc>
        <w:tc>
          <w:tcPr>
            <w:tcW w:w="1152" w:type="dxa"/>
          </w:tcPr>
          <w:p w14:paraId="1E21126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714 кв.м.</w:t>
            </w:r>
          </w:p>
        </w:tc>
        <w:tc>
          <w:tcPr>
            <w:tcW w:w="2378" w:type="dxa"/>
          </w:tcPr>
          <w:p w14:paraId="75CCF59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53/2</w:t>
            </w:r>
          </w:p>
        </w:tc>
        <w:tc>
          <w:tcPr>
            <w:tcW w:w="2375" w:type="dxa"/>
          </w:tcPr>
          <w:p w14:paraId="52F7078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69E7FC1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28-28-01/702/2013-398 от 11.12.2013</w:t>
            </w:r>
          </w:p>
          <w:p w14:paraId="03BECD7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49DDBA5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28-28-01/702/2013-399 от 11.12.2013</w:t>
            </w:r>
          </w:p>
        </w:tc>
        <w:tc>
          <w:tcPr>
            <w:tcW w:w="1417" w:type="dxa"/>
          </w:tcPr>
          <w:p w14:paraId="5A420FC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46952DEA" w14:textId="77777777" w:rsidTr="00D2579A">
        <w:tc>
          <w:tcPr>
            <w:tcW w:w="2204" w:type="dxa"/>
          </w:tcPr>
          <w:p w14:paraId="13869FC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28:01:010010:15 </w:t>
            </w:r>
          </w:p>
        </w:tc>
        <w:tc>
          <w:tcPr>
            <w:tcW w:w="1152" w:type="dxa"/>
          </w:tcPr>
          <w:p w14:paraId="2EAB73A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698 кв.м.</w:t>
            </w:r>
          </w:p>
        </w:tc>
        <w:tc>
          <w:tcPr>
            <w:tcW w:w="2378" w:type="dxa"/>
          </w:tcPr>
          <w:p w14:paraId="02816F0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Амурская область, г. Благовещенск, </w:t>
            </w: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ул. Артиллерийская, д.53/4</w:t>
            </w:r>
          </w:p>
        </w:tc>
        <w:tc>
          <w:tcPr>
            <w:tcW w:w="2375" w:type="dxa"/>
          </w:tcPr>
          <w:p w14:paraId="3A8DBF8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Собственность</w:t>
            </w:r>
          </w:p>
          <w:p w14:paraId="6AF88EC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№ 28-01/01-6/2003-660 от 10.04.2003</w:t>
            </w:r>
          </w:p>
        </w:tc>
        <w:tc>
          <w:tcPr>
            <w:tcW w:w="1417" w:type="dxa"/>
          </w:tcPr>
          <w:p w14:paraId="5C8A741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Изъятие</w:t>
            </w:r>
          </w:p>
        </w:tc>
      </w:tr>
      <w:tr w:rsidR="00D2579A" w:rsidRPr="00D2579A" w14:paraId="4CBB51CA" w14:textId="77777777" w:rsidTr="00D2579A">
        <w:tc>
          <w:tcPr>
            <w:tcW w:w="2204" w:type="dxa"/>
          </w:tcPr>
          <w:p w14:paraId="640F386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28:01:010010:147 </w:t>
            </w:r>
          </w:p>
        </w:tc>
        <w:tc>
          <w:tcPr>
            <w:tcW w:w="1152" w:type="dxa"/>
          </w:tcPr>
          <w:p w14:paraId="36F2E14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962 кв.м.</w:t>
            </w:r>
          </w:p>
        </w:tc>
        <w:tc>
          <w:tcPr>
            <w:tcW w:w="2378" w:type="dxa"/>
          </w:tcPr>
          <w:p w14:paraId="1EB9BDF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53</w:t>
            </w:r>
          </w:p>
        </w:tc>
        <w:tc>
          <w:tcPr>
            <w:tcW w:w="2375" w:type="dxa"/>
          </w:tcPr>
          <w:p w14:paraId="56BA27D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3E964A6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28:01:010010:147-28/001/2019-4</w:t>
            </w:r>
          </w:p>
          <w:p w14:paraId="26B1243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20.11.2019</w:t>
            </w:r>
          </w:p>
          <w:p w14:paraId="74C720C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6425BF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28:01:010010:147-28/034/2025-1</w:t>
            </w:r>
          </w:p>
          <w:p w14:paraId="0ACF30E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23.12.2025</w:t>
            </w:r>
          </w:p>
        </w:tc>
        <w:tc>
          <w:tcPr>
            <w:tcW w:w="1417" w:type="dxa"/>
          </w:tcPr>
          <w:p w14:paraId="4993F8C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31ADFE52" w14:textId="77777777" w:rsidTr="00D2579A">
        <w:tc>
          <w:tcPr>
            <w:tcW w:w="2204" w:type="dxa"/>
          </w:tcPr>
          <w:p w14:paraId="493DA36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28:01:010010:180/1 </w:t>
            </w:r>
          </w:p>
        </w:tc>
        <w:tc>
          <w:tcPr>
            <w:tcW w:w="1152" w:type="dxa"/>
          </w:tcPr>
          <w:p w14:paraId="5CB1706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121 кв.м.</w:t>
            </w:r>
          </w:p>
        </w:tc>
        <w:tc>
          <w:tcPr>
            <w:tcW w:w="2378" w:type="dxa"/>
          </w:tcPr>
          <w:p w14:paraId="1E328AD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51Б</w:t>
            </w:r>
          </w:p>
        </w:tc>
        <w:tc>
          <w:tcPr>
            <w:tcW w:w="2375" w:type="dxa"/>
          </w:tcPr>
          <w:p w14:paraId="14054F5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2AC2AD4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28:01:010010:180-28/030/2024-7</w:t>
            </w:r>
          </w:p>
          <w:p w14:paraId="097D63D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07.10.2024</w:t>
            </w:r>
          </w:p>
        </w:tc>
        <w:tc>
          <w:tcPr>
            <w:tcW w:w="1417" w:type="dxa"/>
          </w:tcPr>
          <w:p w14:paraId="2A6CF98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муниципальная собственность</w:t>
            </w:r>
          </w:p>
        </w:tc>
      </w:tr>
      <w:tr w:rsidR="00D2579A" w:rsidRPr="00D2579A" w14:paraId="143EA336" w14:textId="77777777" w:rsidTr="00D2579A">
        <w:tc>
          <w:tcPr>
            <w:tcW w:w="2204" w:type="dxa"/>
          </w:tcPr>
          <w:p w14:paraId="7B026BC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28:01:010010:181/1 </w:t>
            </w:r>
          </w:p>
        </w:tc>
        <w:tc>
          <w:tcPr>
            <w:tcW w:w="1152" w:type="dxa"/>
          </w:tcPr>
          <w:p w14:paraId="26EE736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1026 кв.м.</w:t>
            </w:r>
          </w:p>
        </w:tc>
        <w:tc>
          <w:tcPr>
            <w:tcW w:w="2378" w:type="dxa"/>
          </w:tcPr>
          <w:p w14:paraId="24CE583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Артиллерийская, д 51В</w:t>
            </w:r>
          </w:p>
        </w:tc>
        <w:tc>
          <w:tcPr>
            <w:tcW w:w="2375" w:type="dxa"/>
          </w:tcPr>
          <w:p w14:paraId="1B1A098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50EB21B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28:01:010010:181-28/055/2022-1</w:t>
            </w:r>
          </w:p>
          <w:p w14:paraId="6779DF8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31.01.2022</w:t>
            </w:r>
          </w:p>
          <w:p w14:paraId="4981C4D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268604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28:01:010010:181-28/055/2022-3</w:t>
            </w:r>
          </w:p>
          <w:p w14:paraId="4942D2F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22.02.2022</w:t>
            </w:r>
          </w:p>
          <w:p w14:paraId="23A4570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72AA6BD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28:01:010010:181-28/055/2022-2</w:t>
            </w:r>
          </w:p>
          <w:p w14:paraId="0EF83D4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01.02.2022</w:t>
            </w:r>
          </w:p>
        </w:tc>
        <w:tc>
          <w:tcPr>
            <w:tcW w:w="1417" w:type="dxa"/>
          </w:tcPr>
          <w:p w14:paraId="645461F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263F3617" w14:textId="77777777" w:rsidTr="00D2579A">
        <w:tc>
          <w:tcPr>
            <w:tcW w:w="2204" w:type="dxa"/>
          </w:tcPr>
          <w:p w14:paraId="420812B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28:01:010010:27/1 </w:t>
            </w:r>
          </w:p>
        </w:tc>
        <w:tc>
          <w:tcPr>
            <w:tcW w:w="1152" w:type="dxa"/>
          </w:tcPr>
          <w:p w14:paraId="4AC347A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629 кв.м.</w:t>
            </w:r>
          </w:p>
        </w:tc>
        <w:tc>
          <w:tcPr>
            <w:tcW w:w="2378" w:type="dxa"/>
          </w:tcPr>
          <w:p w14:paraId="40A1BD7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д.51/1</w:t>
            </w:r>
          </w:p>
        </w:tc>
        <w:tc>
          <w:tcPr>
            <w:tcW w:w="2375" w:type="dxa"/>
          </w:tcPr>
          <w:p w14:paraId="17ED931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030703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28-28-01/021/2009-902 от 09.06.2009</w:t>
            </w:r>
          </w:p>
          <w:p w14:paraId="2D4D8A7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12C55EE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28-28-01/003/2011-880 от 17.03.2011</w:t>
            </w:r>
          </w:p>
          <w:p w14:paraId="38D5B64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79BF9CA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№ 28-28-01/003/2011-880 от 17.03.2011</w:t>
            </w:r>
          </w:p>
          <w:p w14:paraId="46E8EBF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70B01E0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28-28-01/003/2011-880 от 17.03.2011</w:t>
            </w:r>
          </w:p>
          <w:p w14:paraId="2F7D6D4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79D527C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28:01:010010:27-28/001/2018-5</w:t>
            </w:r>
          </w:p>
          <w:p w14:paraId="016332D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18.12.2018</w:t>
            </w:r>
          </w:p>
        </w:tc>
        <w:tc>
          <w:tcPr>
            <w:tcW w:w="1417" w:type="dxa"/>
          </w:tcPr>
          <w:p w14:paraId="55A140C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Изъятие</w:t>
            </w:r>
          </w:p>
        </w:tc>
      </w:tr>
      <w:tr w:rsidR="00D2579A" w:rsidRPr="00D2579A" w14:paraId="07B7562A" w14:textId="77777777" w:rsidTr="00D2579A">
        <w:tc>
          <w:tcPr>
            <w:tcW w:w="2204" w:type="dxa"/>
          </w:tcPr>
          <w:p w14:paraId="620AD1D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28:01:010010:38/1 </w:t>
            </w:r>
          </w:p>
        </w:tc>
        <w:tc>
          <w:tcPr>
            <w:tcW w:w="1152" w:type="dxa"/>
          </w:tcPr>
          <w:p w14:paraId="54211BD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515 кв.м.</w:t>
            </w:r>
          </w:p>
        </w:tc>
        <w:tc>
          <w:tcPr>
            <w:tcW w:w="2378" w:type="dxa"/>
          </w:tcPr>
          <w:p w14:paraId="1536E9A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д.51/3</w:t>
            </w:r>
          </w:p>
        </w:tc>
        <w:tc>
          <w:tcPr>
            <w:tcW w:w="2375" w:type="dxa"/>
          </w:tcPr>
          <w:p w14:paraId="76AF0CA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3486349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28:01:010010:38-28/037/2024-12</w:t>
            </w:r>
          </w:p>
          <w:p w14:paraId="1B9C8CD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14.10.2024</w:t>
            </w:r>
          </w:p>
          <w:p w14:paraId="5FD454A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6FC11D4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28:01:010010:38-28/037/2024-11</w:t>
            </w:r>
          </w:p>
          <w:p w14:paraId="5E8D21F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14.10.2024</w:t>
            </w:r>
          </w:p>
        </w:tc>
        <w:tc>
          <w:tcPr>
            <w:tcW w:w="1417" w:type="dxa"/>
          </w:tcPr>
          <w:p w14:paraId="675D775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1D40DF0A" w14:textId="77777777" w:rsidTr="00D2579A">
        <w:tc>
          <w:tcPr>
            <w:tcW w:w="2204" w:type="dxa"/>
          </w:tcPr>
          <w:p w14:paraId="1F7146C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28:01:010010:14/1 </w:t>
            </w:r>
          </w:p>
        </w:tc>
        <w:tc>
          <w:tcPr>
            <w:tcW w:w="1152" w:type="dxa"/>
          </w:tcPr>
          <w:p w14:paraId="57B4F8A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724 кв.м.</w:t>
            </w:r>
          </w:p>
        </w:tc>
        <w:tc>
          <w:tcPr>
            <w:tcW w:w="2378" w:type="dxa"/>
          </w:tcPr>
          <w:p w14:paraId="54B375D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д.53/6</w:t>
            </w:r>
          </w:p>
        </w:tc>
        <w:tc>
          <w:tcPr>
            <w:tcW w:w="2375" w:type="dxa"/>
          </w:tcPr>
          <w:p w14:paraId="03BC467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68E743A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28-28-01/061/2008-538 от 18.12.2008</w:t>
            </w:r>
          </w:p>
          <w:p w14:paraId="0B1A448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09C34B4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28-28-01/061/2008-538 от 18.12.2008</w:t>
            </w:r>
          </w:p>
          <w:p w14:paraId="242CB087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Общая долевая собственность</w:t>
            </w:r>
          </w:p>
          <w:p w14:paraId="617CDF9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28:01:010010:14-28/055/2025-4</w:t>
            </w:r>
          </w:p>
          <w:p w14:paraId="0E99A42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10.09.2025</w:t>
            </w:r>
          </w:p>
        </w:tc>
        <w:tc>
          <w:tcPr>
            <w:tcW w:w="1417" w:type="dxa"/>
          </w:tcPr>
          <w:p w14:paraId="373C3EC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5E531E7E" w14:textId="77777777" w:rsidTr="00D2579A">
        <w:tc>
          <w:tcPr>
            <w:tcW w:w="2204" w:type="dxa"/>
          </w:tcPr>
          <w:p w14:paraId="5CB9437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28:01:010010:26/1 </w:t>
            </w:r>
          </w:p>
        </w:tc>
        <w:tc>
          <w:tcPr>
            <w:tcW w:w="1152" w:type="dxa"/>
          </w:tcPr>
          <w:p w14:paraId="4A5D4AD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312 кв.м.</w:t>
            </w:r>
          </w:p>
        </w:tc>
        <w:tc>
          <w:tcPr>
            <w:tcW w:w="2378" w:type="dxa"/>
          </w:tcPr>
          <w:p w14:paraId="780C556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обл, г Благовещенск, ул Артиллерийская, д 53/9</w:t>
            </w:r>
          </w:p>
        </w:tc>
        <w:tc>
          <w:tcPr>
            <w:tcW w:w="2375" w:type="dxa"/>
          </w:tcPr>
          <w:p w14:paraId="0C34EE3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65A47F6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28:01:010010:26-28/001/2017-2</w:t>
            </w:r>
          </w:p>
          <w:p w14:paraId="72B7E203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от 08.09.2017</w:t>
            </w:r>
          </w:p>
        </w:tc>
        <w:tc>
          <w:tcPr>
            <w:tcW w:w="1417" w:type="dxa"/>
          </w:tcPr>
          <w:p w14:paraId="1366804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Изъятие</w:t>
            </w:r>
          </w:p>
        </w:tc>
      </w:tr>
      <w:tr w:rsidR="00D2579A" w:rsidRPr="00D2579A" w14:paraId="0EC8741D" w14:textId="77777777" w:rsidTr="00D2579A">
        <w:tc>
          <w:tcPr>
            <w:tcW w:w="2204" w:type="dxa"/>
          </w:tcPr>
          <w:p w14:paraId="35C5C2A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 xml:space="preserve">28:01:010010:185/1 </w:t>
            </w:r>
          </w:p>
        </w:tc>
        <w:tc>
          <w:tcPr>
            <w:tcW w:w="1152" w:type="dxa"/>
          </w:tcPr>
          <w:p w14:paraId="7EC97CA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187 кв.м.</w:t>
            </w:r>
          </w:p>
        </w:tc>
        <w:tc>
          <w:tcPr>
            <w:tcW w:w="2378" w:type="dxa"/>
          </w:tcPr>
          <w:p w14:paraId="12C0C3E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 Благовещенск, ул Горького, д 288/2</w:t>
            </w:r>
          </w:p>
        </w:tc>
        <w:tc>
          <w:tcPr>
            <w:tcW w:w="2375" w:type="dxa"/>
          </w:tcPr>
          <w:p w14:paraId="0829353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Собственность</w:t>
            </w:r>
          </w:p>
          <w:p w14:paraId="2FEC2C58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28:01:010010:185-28/055/2024-1</w:t>
            </w:r>
          </w:p>
          <w:p w14:paraId="126DF4E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от 05.03.2024</w:t>
            </w:r>
          </w:p>
        </w:tc>
        <w:tc>
          <w:tcPr>
            <w:tcW w:w="1417" w:type="dxa"/>
          </w:tcPr>
          <w:p w14:paraId="1F58051A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lastRenderedPageBreak/>
              <w:t>муниципальная собственность</w:t>
            </w:r>
          </w:p>
        </w:tc>
      </w:tr>
      <w:tr w:rsidR="00D2579A" w:rsidRPr="00D2579A" w14:paraId="2BDA965A" w14:textId="77777777" w:rsidTr="00D2579A">
        <w:tc>
          <w:tcPr>
            <w:tcW w:w="2204" w:type="dxa"/>
          </w:tcPr>
          <w:p w14:paraId="3B1B42D2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28:01:010010:61 (28:01:010010:59, 28:01:010010:60)</w:t>
            </w:r>
          </w:p>
        </w:tc>
        <w:tc>
          <w:tcPr>
            <w:tcW w:w="1152" w:type="dxa"/>
          </w:tcPr>
          <w:p w14:paraId="1FDF344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91 кв.м.</w:t>
            </w:r>
          </w:p>
        </w:tc>
        <w:tc>
          <w:tcPr>
            <w:tcW w:w="2378" w:type="dxa"/>
          </w:tcPr>
          <w:p w14:paraId="50E648C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Амурская область, г. Благовещенск, ул. Артиллерийская, д.53/5</w:t>
            </w:r>
          </w:p>
        </w:tc>
        <w:tc>
          <w:tcPr>
            <w:tcW w:w="2375" w:type="dxa"/>
          </w:tcPr>
          <w:p w14:paraId="2D83268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28-28-01/020/2006-402 от 25.05.2006</w:t>
            </w:r>
          </w:p>
          <w:p w14:paraId="1B6ADFC4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Аренда</w:t>
            </w:r>
          </w:p>
          <w:p w14:paraId="6E17354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№ 28-28-01/020/2006-402 от 25.05.2006</w:t>
            </w:r>
          </w:p>
        </w:tc>
        <w:tc>
          <w:tcPr>
            <w:tcW w:w="1417" w:type="dxa"/>
          </w:tcPr>
          <w:p w14:paraId="0B648F5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4"/>
                <w:szCs w:val="24"/>
                <w:lang w:eastAsia="en-US"/>
              </w:rPr>
            </w:pPr>
            <w:r w:rsidRPr="00D2579A">
              <w:rPr>
                <w:rFonts w:eastAsia="Calibri"/>
                <w:sz w:val="24"/>
                <w:szCs w:val="24"/>
                <w:lang w:eastAsia="en-US"/>
              </w:rPr>
              <w:t>Изьятие</w:t>
            </w:r>
          </w:p>
        </w:tc>
      </w:tr>
    </w:tbl>
    <w:p w14:paraId="7BC6CD90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</w:p>
    <w:p w14:paraId="14C90979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ЗУ4</w:t>
      </w:r>
      <w:r w:rsidRPr="00D2579A">
        <w:rPr>
          <w:sz w:val="28"/>
          <w:szCs w:val="28"/>
        </w:rPr>
        <w:t xml:space="preserve"> по проекту</w:t>
      </w:r>
    </w:p>
    <w:p w14:paraId="7F7D19A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перераспределение земельных участков с кадастровыми номерами  28:01:010010:23, 28:01:010010:4, 28:01:010010:32, 28:01:010010:16, 28:01:010010:182, 28:01:010010:6/1, 28:01:010010:6/2,</w:t>
      </w:r>
      <w:r w:rsidRPr="00D2579A">
        <w:t xml:space="preserve"> </w:t>
      </w:r>
      <w:r w:rsidRPr="00D2579A">
        <w:rPr>
          <w:sz w:val="28"/>
          <w:szCs w:val="28"/>
        </w:rPr>
        <w:t>28:01:010010:6/3,</w:t>
      </w:r>
      <w:r w:rsidRPr="00D2579A">
        <w:t xml:space="preserve"> </w:t>
      </w:r>
      <w:r w:rsidRPr="00D2579A">
        <w:rPr>
          <w:sz w:val="28"/>
          <w:szCs w:val="28"/>
        </w:rPr>
        <w:t>28:01:010010:6/4,   28:01:010010:184, 28:01:010010:10, 28:01:010010:185/2, 28:01:010010:26/2, 28:01:010010:36/1, 28:01:010010:55/1, 28:01:010010:20/1, 28:01:010010:21/1, 28:01:010010:65, земель, собственность на которые не разграничена. В результате образуется участки ЗУ4 и ЗУ10.</w:t>
      </w:r>
    </w:p>
    <w:p w14:paraId="7D4F2749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Возможно после приведения прав на земельные участки к одному виду права.</w:t>
      </w:r>
    </w:p>
    <w:p w14:paraId="60A31E1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6CC755D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 xml:space="preserve">- разрешённое использование – </w:t>
      </w:r>
      <w:r w:rsidRPr="00D2579A">
        <w:rPr>
          <w:rFonts w:eastAsia="Calibri"/>
          <w:sz w:val="28"/>
          <w:szCs w:val="28"/>
        </w:rPr>
        <w:t>многоэтажная жилая застройка (высотная застройка)</w:t>
      </w:r>
      <w:r w:rsidRPr="00D2579A">
        <w:rPr>
          <w:sz w:val="28"/>
          <w:szCs w:val="28"/>
          <w:shd w:val="clear" w:color="auto" w:fill="F8F9FA"/>
        </w:rPr>
        <w:t>.</w:t>
      </w:r>
    </w:p>
    <w:p w14:paraId="3634028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9936 м2</w:t>
      </w:r>
    </w:p>
    <w:p w14:paraId="0450BEBF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перераспределения земельных участков с кадастровыми номерами  28:01:010010:23, 28:01:010010:4, 28:01:010010:32, 28:01:010010:16, 28:01:010010:182, 28:01:010010:6/1, 28:01:010010:6/2, 28:01:010010:184, 28:01:010010:10, 28:01:010010:185/2, 28:01:010010:26/2, 28:01:010010:36/1, 28:01:010010:55/1, 28:01:010010:20/1, 28:01:010010:21/1, 28:01:010010:65, земель, собственность на которые не разграничена</w:t>
      </w:r>
      <w:r w:rsidRPr="00D2579A">
        <w:rPr>
          <w:sz w:val="28"/>
          <w:szCs w:val="28"/>
          <w:shd w:val="clear" w:color="auto" w:fill="F8F9FA"/>
        </w:rPr>
        <w:t>.</w:t>
      </w:r>
    </w:p>
    <w:p w14:paraId="28B25B7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  <w:shd w:val="clear" w:color="auto" w:fill="F8F9FA"/>
        </w:rPr>
        <w:t xml:space="preserve">         Предусмотренное утверждаемым проектом межевания перераспределение земельных участков и земель, государственная собственность на которые не разграничена, призвана устранить недостатки в местоположении границ исходных земельных участков, препятствующих их рациональному использованию.</w:t>
      </w:r>
    </w:p>
    <w:p w14:paraId="5D6C836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  <w:shd w:val="clear" w:color="auto" w:fill="F8F9FA"/>
        </w:rPr>
        <w:tab/>
        <w:t xml:space="preserve">На неразграниченных землях, предложенных настоящим проектом к перераспределению площади 162 м2, 62 м2, 29 м2, невозможно образовать самостоятельные земельные участки, так как отдельно образуемый участок не будет соответствовать предельным параметрам: минимальная площадь земельного участка для многоквартирного жилого дома составляет 1000 кв.м. </w:t>
      </w:r>
    </w:p>
    <w:p w14:paraId="26FAF592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  <w:shd w:val="clear" w:color="auto" w:fill="F8F9FA"/>
        </w:rPr>
        <w:tab/>
        <w:t>Рассматривать возможность образования отдельного земельного участка с иными видами разрешенного использования помимо вида разрешенного использования – многоэтажная жилая застройка (высотная застройка) не представляется возможным ввиду того, что проектом планировки рассматриваемая территория определена для размещения многоквартирного жилого дома.</w:t>
      </w:r>
    </w:p>
    <w:p w14:paraId="45CD380A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lastRenderedPageBreak/>
        <w:t>Участок ЗУ5</w:t>
      </w:r>
      <w:r w:rsidRPr="00D2579A">
        <w:rPr>
          <w:sz w:val="28"/>
          <w:szCs w:val="28"/>
        </w:rPr>
        <w:t xml:space="preserve"> по проекту</w:t>
      </w:r>
    </w:p>
    <w:p w14:paraId="6CEBAB53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раздел земельного участка с кадастровым номером 28:01:010010:168.</w:t>
      </w:r>
    </w:p>
    <w:p w14:paraId="28188B3C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50A24ED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 xml:space="preserve">- разрешённое использование – </w:t>
      </w:r>
      <w:r w:rsidRPr="00D2579A">
        <w:rPr>
          <w:rFonts w:eastAsia="Calibri"/>
          <w:sz w:val="28"/>
          <w:szCs w:val="28"/>
        </w:rPr>
        <w:t>магазины</w:t>
      </w:r>
      <w:r w:rsidRPr="00D2579A">
        <w:rPr>
          <w:sz w:val="28"/>
          <w:szCs w:val="28"/>
          <w:shd w:val="clear" w:color="auto" w:fill="F8F9FA"/>
        </w:rPr>
        <w:t>.</w:t>
      </w:r>
    </w:p>
    <w:p w14:paraId="7DB78A5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1314 м2</w:t>
      </w:r>
    </w:p>
    <w:p w14:paraId="0542E53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раздела земельного участка с кадастровым номером 28:01:010010:168</w:t>
      </w:r>
      <w:r w:rsidRPr="00D2579A">
        <w:rPr>
          <w:sz w:val="28"/>
          <w:szCs w:val="28"/>
          <w:shd w:val="clear" w:color="auto" w:fill="F8F9FA"/>
        </w:rPr>
        <w:t>.</w:t>
      </w:r>
    </w:p>
    <w:p w14:paraId="7260AFC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02440045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ЗУ6</w:t>
      </w:r>
      <w:r w:rsidRPr="00D2579A">
        <w:rPr>
          <w:sz w:val="28"/>
          <w:szCs w:val="28"/>
        </w:rPr>
        <w:t xml:space="preserve"> по проекту</w:t>
      </w:r>
    </w:p>
    <w:p w14:paraId="05CB198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- объединение земельных участков с кадастровыми номерами 28:01:010010:26/3 и  28:01:010010:36/2. </w:t>
      </w:r>
    </w:p>
    <w:p w14:paraId="5B9F2E4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Возможно после приведения прав на земельные участки к одному виду права.</w:t>
      </w:r>
    </w:p>
    <w:p w14:paraId="04C04424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5F02CD27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 xml:space="preserve">- разрешённое использование – </w:t>
      </w:r>
      <w:r w:rsidRPr="00D2579A">
        <w:rPr>
          <w:rFonts w:eastAsia="Calibri"/>
          <w:sz w:val="28"/>
          <w:szCs w:val="28"/>
        </w:rPr>
        <w:t>предоставление коммунальных услуг</w:t>
      </w:r>
      <w:r w:rsidRPr="00D2579A">
        <w:rPr>
          <w:sz w:val="28"/>
          <w:szCs w:val="28"/>
          <w:shd w:val="clear" w:color="auto" w:fill="F8F9FA"/>
        </w:rPr>
        <w:t>.</w:t>
      </w:r>
    </w:p>
    <w:p w14:paraId="0985343A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90 м2</w:t>
      </w:r>
    </w:p>
    <w:p w14:paraId="56314D7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объединения земельных участков с кадастровыми номерами 28:01:010010:26/3 и  28:01:010010:36/2</w:t>
      </w:r>
      <w:r w:rsidRPr="00D2579A">
        <w:rPr>
          <w:sz w:val="28"/>
          <w:szCs w:val="28"/>
          <w:shd w:val="clear" w:color="auto" w:fill="F8F9FA"/>
        </w:rPr>
        <w:t>.</w:t>
      </w:r>
    </w:p>
    <w:p w14:paraId="3C76ABFF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2FB12B95" w14:textId="77777777" w:rsidR="00D2579A" w:rsidRP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  <w:r w:rsidRPr="00D2579A">
        <w:rPr>
          <w:b/>
          <w:sz w:val="28"/>
          <w:szCs w:val="28"/>
        </w:rPr>
        <w:t>Проект межевания. Этап №2</w:t>
      </w:r>
    </w:p>
    <w:p w14:paraId="3AE1B3B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7FB8635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Перераспределение земельного участка с кадастровым номером 28:01:010010:524, земель, собственность на которые не разграничена, в результате которого образуется земельный участок ЗУ13 (зона застройки многоэтажными жилыми домами (9 этажей и более) Ж-4, разрешённое использование – многоэтажная жилая застройка (высотная застройка), площадь участка по проекту – 10143 м2).</w:t>
      </w:r>
    </w:p>
    <w:p w14:paraId="5FC82E7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1DAA681D" w14:textId="77777777" w:rsidR="00D2579A" w:rsidRPr="00D2579A" w:rsidRDefault="00D2579A" w:rsidP="00D2579A">
      <w:pPr>
        <w:overflowPunct/>
        <w:ind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ЗУ13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113E2AA" w14:textId="77777777" w:rsidTr="008F2928">
        <w:tc>
          <w:tcPr>
            <w:tcW w:w="1101" w:type="dxa"/>
            <w:vMerge w:val="restart"/>
            <w:vAlign w:val="center"/>
          </w:tcPr>
          <w:p w14:paraId="2D68E9D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CDEC32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8F09869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3F945F7A" w14:textId="77777777" w:rsidTr="008F2928">
        <w:tc>
          <w:tcPr>
            <w:tcW w:w="1101" w:type="dxa"/>
            <w:vMerge/>
            <w:vAlign w:val="center"/>
          </w:tcPr>
          <w:p w14:paraId="32EB6A9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0C655D6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7BE036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11F5D1C" w14:textId="77777777" w:rsidTr="008F2928">
        <w:tc>
          <w:tcPr>
            <w:tcW w:w="1101" w:type="dxa"/>
          </w:tcPr>
          <w:p w14:paraId="3A1FB0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CD053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453991.56</w:t>
            </w:r>
          </w:p>
        </w:tc>
        <w:tc>
          <w:tcPr>
            <w:tcW w:w="1701" w:type="dxa"/>
          </w:tcPr>
          <w:p w14:paraId="0F1C060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3284942.75</w:t>
            </w:r>
          </w:p>
        </w:tc>
      </w:tr>
      <w:tr w:rsidR="00D2579A" w:rsidRPr="00D2579A" w14:paraId="4C317803" w14:textId="77777777" w:rsidTr="008F2928">
        <w:tc>
          <w:tcPr>
            <w:tcW w:w="1101" w:type="dxa"/>
          </w:tcPr>
          <w:p w14:paraId="6B43C1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216727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453994.50</w:t>
            </w:r>
          </w:p>
        </w:tc>
        <w:tc>
          <w:tcPr>
            <w:tcW w:w="1701" w:type="dxa"/>
          </w:tcPr>
          <w:p w14:paraId="0D59E1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3284927.14</w:t>
            </w:r>
          </w:p>
        </w:tc>
      </w:tr>
      <w:tr w:rsidR="00D2579A" w:rsidRPr="00D2579A" w14:paraId="6946E379" w14:textId="77777777" w:rsidTr="008F2928">
        <w:tc>
          <w:tcPr>
            <w:tcW w:w="1101" w:type="dxa"/>
          </w:tcPr>
          <w:p w14:paraId="20D5F0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4A76FC3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453994.98</w:t>
            </w:r>
          </w:p>
        </w:tc>
        <w:tc>
          <w:tcPr>
            <w:tcW w:w="1701" w:type="dxa"/>
          </w:tcPr>
          <w:p w14:paraId="51B6B4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3284924.62</w:t>
            </w:r>
          </w:p>
        </w:tc>
      </w:tr>
      <w:tr w:rsidR="00D2579A" w:rsidRPr="00D2579A" w14:paraId="498F6D29" w14:textId="77777777" w:rsidTr="008F2928">
        <w:tc>
          <w:tcPr>
            <w:tcW w:w="1101" w:type="dxa"/>
          </w:tcPr>
          <w:p w14:paraId="5F9185D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CC7ECE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454009.24</w:t>
            </w:r>
          </w:p>
        </w:tc>
        <w:tc>
          <w:tcPr>
            <w:tcW w:w="1701" w:type="dxa"/>
          </w:tcPr>
          <w:p w14:paraId="4CD95B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3284926.73</w:t>
            </w:r>
          </w:p>
        </w:tc>
      </w:tr>
      <w:tr w:rsidR="00D2579A" w:rsidRPr="00D2579A" w14:paraId="2579F5FB" w14:textId="77777777" w:rsidTr="008F2928">
        <w:tc>
          <w:tcPr>
            <w:tcW w:w="1101" w:type="dxa"/>
          </w:tcPr>
          <w:p w14:paraId="1E5BAAD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3DB5D7F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454010.65</w:t>
            </w:r>
          </w:p>
        </w:tc>
        <w:tc>
          <w:tcPr>
            <w:tcW w:w="1701" w:type="dxa"/>
          </w:tcPr>
          <w:p w14:paraId="042BF5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3284918.75</w:t>
            </w:r>
          </w:p>
        </w:tc>
      </w:tr>
      <w:tr w:rsidR="00D2579A" w:rsidRPr="00D2579A" w14:paraId="59E3E338" w14:textId="77777777" w:rsidTr="008F2928">
        <w:tc>
          <w:tcPr>
            <w:tcW w:w="1101" w:type="dxa"/>
          </w:tcPr>
          <w:p w14:paraId="52DE5A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73A23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454023.36</w:t>
            </w:r>
          </w:p>
        </w:tc>
        <w:tc>
          <w:tcPr>
            <w:tcW w:w="1701" w:type="dxa"/>
          </w:tcPr>
          <w:p w14:paraId="4C6500F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3284920.95</w:t>
            </w:r>
          </w:p>
        </w:tc>
      </w:tr>
      <w:tr w:rsidR="00D2579A" w:rsidRPr="00D2579A" w14:paraId="5EEAB56D" w14:textId="77777777" w:rsidTr="008F2928">
        <w:tc>
          <w:tcPr>
            <w:tcW w:w="1101" w:type="dxa"/>
          </w:tcPr>
          <w:p w14:paraId="1690B8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48F3B8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4901A3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699EC321" w14:textId="77777777" w:rsidTr="008F2928">
        <w:tc>
          <w:tcPr>
            <w:tcW w:w="1101" w:type="dxa"/>
          </w:tcPr>
          <w:p w14:paraId="6D3EF2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22E866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454017.28</w:t>
            </w:r>
          </w:p>
        </w:tc>
        <w:tc>
          <w:tcPr>
            <w:tcW w:w="1701" w:type="dxa"/>
          </w:tcPr>
          <w:p w14:paraId="48BF2FE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3284917.33</w:t>
            </w:r>
          </w:p>
        </w:tc>
      </w:tr>
      <w:tr w:rsidR="00D2579A" w:rsidRPr="00D2579A" w14:paraId="1759F66D" w14:textId="77777777" w:rsidTr="008F2928">
        <w:tc>
          <w:tcPr>
            <w:tcW w:w="1101" w:type="dxa"/>
          </w:tcPr>
          <w:p w14:paraId="0AB0CAF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3B682B5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454020.52</w:t>
            </w:r>
          </w:p>
        </w:tc>
        <w:tc>
          <w:tcPr>
            <w:tcW w:w="1701" w:type="dxa"/>
          </w:tcPr>
          <w:p w14:paraId="26549EB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3284903.65</w:t>
            </w:r>
          </w:p>
        </w:tc>
      </w:tr>
      <w:tr w:rsidR="00D2579A" w:rsidRPr="00D2579A" w14:paraId="4384C352" w14:textId="77777777" w:rsidTr="008F2928">
        <w:tc>
          <w:tcPr>
            <w:tcW w:w="1101" w:type="dxa"/>
          </w:tcPr>
          <w:p w14:paraId="714F778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10AA792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454021.86</w:t>
            </w:r>
          </w:p>
        </w:tc>
        <w:tc>
          <w:tcPr>
            <w:tcW w:w="1701" w:type="dxa"/>
          </w:tcPr>
          <w:p w14:paraId="76F581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3284896.47</w:t>
            </w:r>
          </w:p>
        </w:tc>
      </w:tr>
      <w:tr w:rsidR="00D2579A" w:rsidRPr="00D2579A" w14:paraId="53A04044" w14:textId="77777777" w:rsidTr="008F2928">
        <w:tc>
          <w:tcPr>
            <w:tcW w:w="1101" w:type="dxa"/>
          </w:tcPr>
          <w:p w14:paraId="5746035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33FA352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454030.18</w:t>
            </w:r>
          </w:p>
        </w:tc>
        <w:tc>
          <w:tcPr>
            <w:tcW w:w="1701" w:type="dxa"/>
          </w:tcPr>
          <w:p w14:paraId="20D62D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3284853.85</w:t>
            </w:r>
          </w:p>
        </w:tc>
      </w:tr>
      <w:tr w:rsidR="00D2579A" w:rsidRPr="00D2579A" w14:paraId="379FC6B2" w14:textId="77777777" w:rsidTr="008F2928">
        <w:tc>
          <w:tcPr>
            <w:tcW w:w="1101" w:type="dxa"/>
          </w:tcPr>
          <w:p w14:paraId="45CE49F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15F7893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454034.88</w:t>
            </w:r>
          </w:p>
        </w:tc>
        <w:tc>
          <w:tcPr>
            <w:tcW w:w="1701" w:type="dxa"/>
          </w:tcPr>
          <w:p w14:paraId="545763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3284827.26</w:t>
            </w:r>
          </w:p>
        </w:tc>
      </w:tr>
      <w:tr w:rsidR="00D2579A" w:rsidRPr="00D2579A" w14:paraId="6CDFC86C" w14:textId="77777777" w:rsidTr="008F2928">
        <w:tc>
          <w:tcPr>
            <w:tcW w:w="1101" w:type="dxa"/>
          </w:tcPr>
          <w:p w14:paraId="07965C3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2E5CF4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454036.45</w:t>
            </w:r>
          </w:p>
        </w:tc>
        <w:tc>
          <w:tcPr>
            <w:tcW w:w="1701" w:type="dxa"/>
          </w:tcPr>
          <w:p w14:paraId="3F1A3E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3284817.26</w:t>
            </w:r>
          </w:p>
        </w:tc>
      </w:tr>
      <w:tr w:rsidR="00D2579A" w:rsidRPr="00D2579A" w14:paraId="3F2B19CB" w14:textId="77777777" w:rsidTr="008F2928">
        <w:tc>
          <w:tcPr>
            <w:tcW w:w="1101" w:type="dxa"/>
          </w:tcPr>
          <w:p w14:paraId="6018BF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14</w:t>
            </w:r>
          </w:p>
        </w:tc>
        <w:tc>
          <w:tcPr>
            <w:tcW w:w="1701" w:type="dxa"/>
          </w:tcPr>
          <w:p w14:paraId="3075DED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454036.74</w:t>
            </w:r>
          </w:p>
        </w:tc>
        <w:tc>
          <w:tcPr>
            <w:tcW w:w="1701" w:type="dxa"/>
          </w:tcPr>
          <w:p w14:paraId="34F1E6A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3284815.38</w:t>
            </w:r>
          </w:p>
        </w:tc>
      </w:tr>
      <w:tr w:rsidR="00D2579A" w:rsidRPr="00D2579A" w14:paraId="35F4E24D" w14:textId="77777777" w:rsidTr="008F2928">
        <w:tc>
          <w:tcPr>
            <w:tcW w:w="1101" w:type="dxa"/>
          </w:tcPr>
          <w:p w14:paraId="73895B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777EDC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454012.15</w:t>
            </w:r>
          </w:p>
        </w:tc>
        <w:tc>
          <w:tcPr>
            <w:tcW w:w="1701" w:type="dxa"/>
          </w:tcPr>
          <w:p w14:paraId="58F123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3284811.61</w:t>
            </w:r>
          </w:p>
        </w:tc>
      </w:tr>
      <w:tr w:rsidR="00D2579A" w:rsidRPr="00D2579A" w14:paraId="7ABD144A" w14:textId="77777777" w:rsidTr="008F2928">
        <w:tc>
          <w:tcPr>
            <w:tcW w:w="1101" w:type="dxa"/>
          </w:tcPr>
          <w:p w14:paraId="0E9A793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572A0E1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454010.13</w:t>
            </w:r>
          </w:p>
        </w:tc>
        <w:tc>
          <w:tcPr>
            <w:tcW w:w="1701" w:type="dxa"/>
          </w:tcPr>
          <w:p w14:paraId="036CA9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3284811.18</w:t>
            </w:r>
          </w:p>
        </w:tc>
      </w:tr>
      <w:tr w:rsidR="00D2579A" w:rsidRPr="00D2579A" w14:paraId="6B404EF0" w14:textId="77777777" w:rsidTr="008F2928">
        <w:tc>
          <w:tcPr>
            <w:tcW w:w="1101" w:type="dxa"/>
          </w:tcPr>
          <w:p w14:paraId="42C0640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17</w:t>
            </w:r>
          </w:p>
        </w:tc>
        <w:tc>
          <w:tcPr>
            <w:tcW w:w="1701" w:type="dxa"/>
          </w:tcPr>
          <w:p w14:paraId="69C93D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453989.74</w:t>
            </w:r>
          </w:p>
        </w:tc>
        <w:tc>
          <w:tcPr>
            <w:tcW w:w="1701" w:type="dxa"/>
          </w:tcPr>
          <w:p w14:paraId="684647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3284808.12</w:t>
            </w:r>
          </w:p>
        </w:tc>
      </w:tr>
      <w:tr w:rsidR="00D2579A" w:rsidRPr="00D2579A" w14:paraId="1B46525F" w14:textId="77777777" w:rsidTr="008F2928">
        <w:tc>
          <w:tcPr>
            <w:tcW w:w="1101" w:type="dxa"/>
          </w:tcPr>
          <w:p w14:paraId="1D2142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18</w:t>
            </w:r>
          </w:p>
        </w:tc>
        <w:tc>
          <w:tcPr>
            <w:tcW w:w="1701" w:type="dxa"/>
          </w:tcPr>
          <w:p w14:paraId="201338F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453958.46</w:t>
            </w:r>
          </w:p>
        </w:tc>
        <w:tc>
          <w:tcPr>
            <w:tcW w:w="1701" w:type="dxa"/>
          </w:tcPr>
          <w:p w14:paraId="1C7DA5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3284803.13</w:t>
            </w:r>
          </w:p>
        </w:tc>
      </w:tr>
      <w:tr w:rsidR="00D2579A" w:rsidRPr="00D2579A" w14:paraId="790D5E3D" w14:textId="77777777" w:rsidTr="008F2928">
        <w:tc>
          <w:tcPr>
            <w:tcW w:w="1101" w:type="dxa"/>
          </w:tcPr>
          <w:p w14:paraId="73D2C9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19</w:t>
            </w:r>
          </w:p>
        </w:tc>
        <w:tc>
          <w:tcPr>
            <w:tcW w:w="1701" w:type="dxa"/>
          </w:tcPr>
          <w:p w14:paraId="7877B6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453958.08</w:t>
            </w:r>
          </w:p>
        </w:tc>
        <w:tc>
          <w:tcPr>
            <w:tcW w:w="1701" w:type="dxa"/>
          </w:tcPr>
          <w:p w14:paraId="23A4819E" w14:textId="77777777" w:rsidR="00D2579A" w:rsidRPr="00D2579A" w:rsidRDefault="00D2579A" w:rsidP="00D2579A">
            <w:pPr>
              <w:overflowPunct/>
              <w:ind w:right="-142"/>
              <w:jc w:val="both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3284805.57</w:t>
            </w:r>
          </w:p>
        </w:tc>
      </w:tr>
      <w:tr w:rsidR="00D2579A" w:rsidRPr="00D2579A" w14:paraId="000135C4" w14:textId="77777777" w:rsidTr="008F2928">
        <w:tc>
          <w:tcPr>
            <w:tcW w:w="1101" w:type="dxa"/>
          </w:tcPr>
          <w:p w14:paraId="10E554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14:paraId="48DB32A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453955.98</w:t>
            </w:r>
          </w:p>
        </w:tc>
        <w:tc>
          <w:tcPr>
            <w:tcW w:w="1701" w:type="dxa"/>
          </w:tcPr>
          <w:p w14:paraId="1C3388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3284805.25</w:t>
            </w:r>
          </w:p>
        </w:tc>
      </w:tr>
      <w:tr w:rsidR="00D2579A" w:rsidRPr="00D2579A" w14:paraId="7374BF58" w14:textId="77777777" w:rsidTr="008F2928">
        <w:tc>
          <w:tcPr>
            <w:tcW w:w="1101" w:type="dxa"/>
          </w:tcPr>
          <w:p w14:paraId="497845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21</w:t>
            </w:r>
          </w:p>
        </w:tc>
        <w:tc>
          <w:tcPr>
            <w:tcW w:w="1701" w:type="dxa"/>
          </w:tcPr>
          <w:p w14:paraId="260A04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453935.73</w:t>
            </w:r>
          </w:p>
        </w:tc>
        <w:tc>
          <w:tcPr>
            <w:tcW w:w="1701" w:type="dxa"/>
          </w:tcPr>
          <w:p w14:paraId="695EC3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3284933.61</w:t>
            </w:r>
          </w:p>
        </w:tc>
      </w:tr>
      <w:tr w:rsidR="00D2579A" w:rsidRPr="00D2579A" w14:paraId="771C7BF2" w14:textId="77777777" w:rsidTr="008F2928">
        <w:tc>
          <w:tcPr>
            <w:tcW w:w="1101" w:type="dxa"/>
          </w:tcPr>
          <w:p w14:paraId="60DD78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22</w:t>
            </w:r>
          </w:p>
        </w:tc>
        <w:tc>
          <w:tcPr>
            <w:tcW w:w="1701" w:type="dxa"/>
          </w:tcPr>
          <w:p w14:paraId="2B533F8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453937.44</w:t>
            </w:r>
          </w:p>
        </w:tc>
        <w:tc>
          <w:tcPr>
            <w:tcW w:w="1701" w:type="dxa"/>
          </w:tcPr>
          <w:p w14:paraId="33B9B9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3284933.91</w:t>
            </w:r>
          </w:p>
        </w:tc>
      </w:tr>
    </w:tbl>
    <w:p w14:paraId="1ACBEE4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1C7FC021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Раздел земельного участка с кадастровым номером ЗУ13, в результате которого образуются земельные участки ЗУ1 и ЗУ11, ЗУ12.</w:t>
      </w:r>
    </w:p>
    <w:p w14:paraId="6BFA7246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01FEE1C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</w:t>
      </w:r>
      <w:r w:rsidRPr="00D2579A">
        <w:rPr>
          <w:sz w:val="28"/>
          <w:szCs w:val="28"/>
        </w:rPr>
        <w:t xml:space="preserve"> по проекту</w:t>
      </w:r>
    </w:p>
    <w:p w14:paraId="2A28CDB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раздел земельного участка с кадастровым номером ЗУ13. В результате образуется участки ЗУ1 и ЗУ11, ЗУ12.</w:t>
      </w:r>
    </w:p>
    <w:p w14:paraId="7A67A17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74AA62D7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многоэтажная жилая застройка (высотная застройка).</w:t>
      </w:r>
    </w:p>
    <w:p w14:paraId="479EC1D3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9883 м2</w:t>
      </w:r>
    </w:p>
    <w:p w14:paraId="307E8EE6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раздела земельного участка с кадастровым номером ЗУ13. В результате образуется участки ЗУ1 и ЗУ11, ЗУ12.</w:t>
      </w:r>
    </w:p>
    <w:p w14:paraId="023CDFD4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74638C6C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ЗУ11</w:t>
      </w:r>
      <w:r w:rsidRPr="00D2579A">
        <w:rPr>
          <w:sz w:val="28"/>
          <w:szCs w:val="28"/>
        </w:rPr>
        <w:t xml:space="preserve"> по проекту</w:t>
      </w:r>
    </w:p>
    <w:p w14:paraId="2A0F0539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раздел земельного участка с кадастровым номером ЗУ13. В результате образуется участки ЗУ1 и ЗУ11, ЗУ12.</w:t>
      </w:r>
    </w:p>
    <w:p w14:paraId="1D481B2C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72473B0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предоставление коммунальных услуг.</w:t>
      </w:r>
    </w:p>
    <w:p w14:paraId="31B15A49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90 м2</w:t>
      </w:r>
    </w:p>
    <w:p w14:paraId="7BE1600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раздела земельного участка с кадастровым номером ЗУ13. В результате образуется участки ЗУ1 и ЗУ11, ЗУ12.</w:t>
      </w:r>
    </w:p>
    <w:p w14:paraId="102E17F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</w:p>
    <w:p w14:paraId="535AC270" w14:textId="77777777" w:rsidR="00D2579A" w:rsidRPr="00D2579A" w:rsidRDefault="00D2579A" w:rsidP="00D2579A">
      <w:pPr>
        <w:overflowPunct/>
        <w:jc w:val="center"/>
        <w:textAlignment w:val="auto"/>
        <w:rPr>
          <w:b/>
          <w:bCs/>
          <w:iCs/>
          <w:sz w:val="28"/>
          <w:szCs w:val="28"/>
        </w:rPr>
      </w:pPr>
      <w:r w:rsidRPr="00D2579A">
        <w:rPr>
          <w:b/>
          <w:bCs/>
          <w:iCs/>
          <w:sz w:val="28"/>
          <w:szCs w:val="28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14:paraId="5BE21CC0" w14:textId="77777777" w:rsidR="00D2579A" w:rsidRPr="00D2579A" w:rsidRDefault="00D2579A" w:rsidP="00D2579A">
      <w:pPr>
        <w:overflowPunct/>
        <w:jc w:val="both"/>
        <w:textAlignment w:val="auto"/>
        <w:rPr>
          <w:b/>
          <w:sz w:val="28"/>
          <w:szCs w:val="28"/>
        </w:rPr>
      </w:pPr>
    </w:p>
    <w:p w14:paraId="0C75D855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ЗУ2</w:t>
      </w:r>
      <w:r w:rsidRPr="00D2579A">
        <w:rPr>
          <w:sz w:val="28"/>
          <w:szCs w:val="28"/>
        </w:rPr>
        <w:t xml:space="preserve"> по проекту</w:t>
      </w:r>
    </w:p>
    <w:p w14:paraId="1FF8DB8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- перераспределение земельных участков с кадастровыми номерами 28:01:010010:180/2, 28:01:010010:181/2, 28:01:010010:27/2, 28:01:010010:38/2, </w:t>
      </w:r>
      <w:r w:rsidRPr="00D2579A">
        <w:rPr>
          <w:sz w:val="28"/>
          <w:szCs w:val="28"/>
        </w:rPr>
        <w:lastRenderedPageBreak/>
        <w:t>земель, государственная собственность на которые не разграничена. Возможно только после приведения к единому виду прав на земельные участки.</w:t>
      </w:r>
    </w:p>
    <w:p w14:paraId="290B32D9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2DAA700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7E984AB3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767 м2</w:t>
      </w:r>
    </w:p>
    <w:p w14:paraId="3376C1E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перераспределения земельных участков с кадастровыми номерами 28:01:010010:180/2, 28:01:010010:181/2, 28:01:010010:27/2, 28:01:010010:38/2, земель, государственная собственность на которые не разграничена</w:t>
      </w:r>
      <w:r w:rsidRPr="00D2579A">
        <w:rPr>
          <w:sz w:val="28"/>
          <w:szCs w:val="28"/>
          <w:shd w:val="clear" w:color="auto" w:fill="F8F9FA"/>
        </w:rPr>
        <w:t>.</w:t>
      </w:r>
    </w:p>
    <w:p w14:paraId="6DF9343F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0C564EB9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ЗУ7</w:t>
      </w:r>
      <w:r w:rsidRPr="00D2579A">
        <w:rPr>
          <w:sz w:val="28"/>
          <w:szCs w:val="28"/>
        </w:rPr>
        <w:t xml:space="preserve"> по проекту</w:t>
      </w:r>
    </w:p>
    <w:p w14:paraId="6616D02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перераспределение земельных участков с кадастровыми номерами 28:01:010010:26/4, 28:01:010010:36/3, 28:01:010010:14/2, 28:01:010010:55/2, 28:01:010010:20/2</w:t>
      </w:r>
      <w:r w:rsidRPr="00D2579A">
        <w:t xml:space="preserve">, </w:t>
      </w:r>
      <w:r w:rsidRPr="00D2579A">
        <w:rPr>
          <w:sz w:val="28"/>
          <w:szCs w:val="28"/>
        </w:rPr>
        <w:t>28:01:010010:21/2, 28:01:010010:52/2, земель, государственная собственность на которые не разграничена. Возможно только после приведения к единому виду прав на земельные участки.</w:t>
      </w:r>
    </w:p>
    <w:p w14:paraId="143CEDF8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00820F9A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189D258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983 м2</w:t>
      </w:r>
    </w:p>
    <w:p w14:paraId="5FB516F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перераспределения земельных участков с кадастровыми номерами 28:01:010010:26/4, 28:01:010010:36/3, 28:01:010010:14/2, 28:01:010010:55/2, 28:01:010010:20/2, 28:01:010010:21/2, 28:01:010010:52/2, земель, государственная собственность на которые не разграничена</w:t>
      </w:r>
      <w:r w:rsidRPr="00D2579A">
        <w:rPr>
          <w:sz w:val="28"/>
          <w:szCs w:val="28"/>
          <w:shd w:val="clear" w:color="auto" w:fill="F8F9FA"/>
        </w:rPr>
        <w:t>.</w:t>
      </w:r>
    </w:p>
    <w:p w14:paraId="413FCBAD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47759340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ЗУ8</w:t>
      </w:r>
      <w:r w:rsidRPr="00D2579A">
        <w:rPr>
          <w:sz w:val="28"/>
          <w:szCs w:val="28"/>
        </w:rPr>
        <w:t xml:space="preserve"> по проекту</w:t>
      </w:r>
    </w:p>
    <w:p w14:paraId="049ECB3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- перераспределение земельных участков с кадастровыми номерами 28:01:010010:53, 28:01:010010:54, 28:01:010010:42, 28:01:010010:22, 28:01:010010:7, 28:01:010010:25, 28:01:010010:56, 28:01:010010:128, 28:01:010010:44, 28:01:010010:136, 28:01:010010:9, 28:01:010010:18, 28:01:010010:2, 28:01:010010:28, 28:01:010010:57, 28:01:010010:29, 28:01:010010:19, 28:01:010010:43, 28:01:010010:146, 28:01:010010:15, 28:01:010010:147, 28:01:010010:180/1, 28:01:010010:181/1, 28:01:010010:27/1, 28:01:010010:38/1, 28:01:010010:14/1, 28:01:010010:26/1, 28:01:010010:185/1, 28:01:010010:61 (28:01:010010:59, 28:01:010010:60), 28:01:010010:52/1, земель, собственность на которые не разграничена. В результате образуется участки №3 и №8. </w:t>
      </w:r>
    </w:p>
    <w:p w14:paraId="5AE65245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Возможно после приведения прав на земельные участки к одному виду права.</w:t>
      </w:r>
    </w:p>
    <w:p w14:paraId="50EF0CB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Формирование ЗУ8 будет осуществляться в соответствии с комплексным развитием территории.</w:t>
      </w:r>
    </w:p>
    <w:p w14:paraId="7DC8892C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11434703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5D07F277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593 м2</w:t>
      </w:r>
    </w:p>
    <w:p w14:paraId="14ED97CC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lastRenderedPageBreak/>
        <w:t>- проектом предложено образование земельного участка путём перераспределения земельных участков с кадастровыми номерами  28:01:010010:53, 28:01:010010:54, 28:01:010010:42, 28:01:010010:22, 28:01:010010:7, 28:01:010010:25, 28:01:010010:56, 28:01:010010:128, 28:01:010010:44, 28:01:010010:136, 28:01:010010:9, 28:01:010010:18, 28:01:010010:2, 28:01:010010:28, 28:01:010010:57, 28:01:010010:60, 28:01:010010:29, 28:01:010010:19, 28:01:010010:43, 28:01:010010:146, 28:01:010010:15, 28:01:010010:147, 28:01:010010:180/1, 28:01:010010:181/2, 28:01:010010:27/1, 28:01:010010:38/1, 28:01:010010:14/1, 28:01:010010:26/1, 28:01:010010:185/1,</w:t>
      </w:r>
      <w:r w:rsidRPr="00D2579A">
        <w:t xml:space="preserve"> </w:t>
      </w:r>
      <w:r w:rsidRPr="00D2579A">
        <w:rPr>
          <w:sz w:val="28"/>
          <w:szCs w:val="28"/>
        </w:rPr>
        <w:t>28:01:010010:61 (28:01:010010:59, 28:01:010010:60), 28:01:010010:52/1, земель, государственная собственность на которые не разграничена</w:t>
      </w:r>
      <w:r w:rsidRPr="00D2579A">
        <w:rPr>
          <w:sz w:val="28"/>
          <w:szCs w:val="28"/>
          <w:shd w:val="clear" w:color="auto" w:fill="F8F9FA"/>
        </w:rPr>
        <w:t>.</w:t>
      </w:r>
    </w:p>
    <w:p w14:paraId="79E53B68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6A24FDDD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ЗУ9</w:t>
      </w:r>
      <w:r w:rsidRPr="00D2579A">
        <w:rPr>
          <w:sz w:val="28"/>
          <w:szCs w:val="28"/>
        </w:rPr>
        <w:t xml:space="preserve"> по проекту</w:t>
      </w:r>
    </w:p>
    <w:p w14:paraId="282BF582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раздел земельного участка с кадастровым номером 28:01:010010:168.</w:t>
      </w:r>
    </w:p>
    <w:p w14:paraId="3976371F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072D7143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755ED86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53 м2</w:t>
      </w:r>
    </w:p>
    <w:p w14:paraId="529FCE3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раздела земельного участка с кадастровым номером 28:01:010010:168</w:t>
      </w:r>
      <w:r w:rsidRPr="00D2579A">
        <w:rPr>
          <w:sz w:val="28"/>
          <w:szCs w:val="28"/>
          <w:shd w:val="clear" w:color="auto" w:fill="F8F9FA"/>
        </w:rPr>
        <w:t>.</w:t>
      </w:r>
    </w:p>
    <w:p w14:paraId="57B5F641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7AB50E40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28:01:010010:23, 28:01:010010:4, 28:01:010010:32, 28:01:010010:16, 28:01:010010:182, 28:01:010010:6/1, 28:01:010010:6/2, 28:01:010010:184, 28:01:010010:10, 28:01:010010:185/2, 28:01:010010:26/2, 28:01:010010:36/1, 28:01:010010:55/1, 28:01:010010:20/1, 28:01:010010:21/1, 28:01:010010:65</w:t>
      </w:r>
    </w:p>
    <w:p w14:paraId="0EF0AA02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41B6D2D6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ЗУ10</w:t>
      </w:r>
      <w:r w:rsidRPr="00D2579A">
        <w:rPr>
          <w:sz w:val="28"/>
          <w:szCs w:val="28"/>
        </w:rPr>
        <w:t xml:space="preserve"> по проекту</w:t>
      </w:r>
    </w:p>
    <w:p w14:paraId="1DC339D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перераспределение земельных участков с кадастровыми номерами 28:01:010010:23, 28:01:010010:4, 28:01:010010:32, 28:01:010010:16, 28:01:010010:182, 28:01:010010:6/1, 28:01:010010:6/2, 28:01:010010:6/3, 28:01:010010:6/4,  28:01:010010:184, 28:01:010010:10, 28:01:010010:185/2, 28:01:010010:26/2, 28:01:010010:36/1, 28:01:010010:55/1, 28:01:010010:20/1, 28:01:010010:21/1, 28:01:010010:65, земель, собственность на которые не разграничена. В результате образуется участки №4 и №10.</w:t>
      </w:r>
    </w:p>
    <w:p w14:paraId="658F3F6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Возможно после приведения прав на земельные участки к одному виду права.</w:t>
      </w:r>
    </w:p>
    <w:p w14:paraId="438133A1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4EA68B11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6631F460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94 м2</w:t>
      </w:r>
    </w:p>
    <w:p w14:paraId="2578E19D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  <w:shd w:val="clear" w:color="auto" w:fill="F8F9FA"/>
        </w:rPr>
      </w:pPr>
      <w:r w:rsidRPr="00D2579A">
        <w:rPr>
          <w:sz w:val="28"/>
          <w:szCs w:val="28"/>
        </w:rPr>
        <w:t xml:space="preserve">- проектом предложено образование земельного участка путём перераспределения земельных участков с кадастровыми номерами 28:01:010010:23, 28:01:010010:4, 28:01:010010:32, 28:01:010010:16, 28:01:010010:182, 28:01:010010:6/1, 28:01:010010:6/2, 28:01:010010:184, 28:01:010010:10, 28:01:010010:185/2, 28:01:010010:26/2, 28:01:010010:36/1, </w:t>
      </w:r>
      <w:r w:rsidRPr="00D2579A">
        <w:rPr>
          <w:sz w:val="28"/>
          <w:szCs w:val="28"/>
        </w:rPr>
        <w:lastRenderedPageBreak/>
        <w:t>28:01:010010:55/1, 28:01:010010:20/1, 28:01:010010:21/1, 28:01:010010:65, земель, государственная собственность на которые не разграничена</w:t>
      </w:r>
      <w:r w:rsidRPr="00D2579A">
        <w:rPr>
          <w:sz w:val="28"/>
          <w:szCs w:val="28"/>
          <w:shd w:val="clear" w:color="auto" w:fill="F8F9FA"/>
        </w:rPr>
        <w:t>.</w:t>
      </w:r>
    </w:p>
    <w:p w14:paraId="29741C9A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667A0E3E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ЗУ12</w:t>
      </w:r>
      <w:r w:rsidRPr="00D2579A">
        <w:rPr>
          <w:sz w:val="28"/>
          <w:szCs w:val="28"/>
        </w:rPr>
        <w:t xml:space="preserve"> по проекту</w:t>
      </w:r>
    </w:p>
    <w:p w14:paraId="7381599B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раздел земельного участка с кадастровым номером ЗУ13. В результате образуется участки ЗУ1 и ЗУ11, ЗУ12.</w:t>
      </w:r>
    </w:p>
    <w:p w14:paraId="44577D87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зона застройки многоэтажными жилыми домами (9 этажей и более) Ж-4.</w:t>
      </w:r>
    </w:p>
    <w:p w14:paraId="6B77855F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разрешённое использование – улично-дорожная сеть.</w:t>
      </w:r>
    </w:p>
    <w:p w14:paraId="63448BD7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площадь участка по проекту – 170 м2</w:t>
      </w:r>
    </w:p>
    <w:p w14:paraId="57B59A89" w14:textId="77777777" w:rsidR="00D2579A" w:rsidRPr="00D2579A" w:rsidRDefault="00D2579A" w:rsidP="00D2579A">
      <w:pPr>
        <w:overflowPunct/>
        <w:ind w:right="-142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проектом предложено образование земельного участка путём раздела земельного участка с кадастровым номером ЗУ13. В результате образуется участки ЗУ1 и ЗУ11, ЗУ12.</w:t>
      </w:r>
    </w:p>
    <w:p w14:paraId="6CF65508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4128F6E3" w14:textId="77777777" w:rsidR="00D2579A" w:rsidRPr="00D2579A" w:rsidRDefault="00D2579A" w:rsidP="00D2579A">
      <w:pPr>
        <w:overflowPunct/>
        <w:ind w:right="-142" w:firstLine="720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Земельные участки ЗУ9, ЗУ10, ЗУ12 подлежат изъятию: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1"/>
        <w:gridCol w:w="1417"/>
        <w:gridCol w:w="5103"/>
      </w:tblGrid>
      <w:tr w:rsidR="00D2579A" w:rsidRPr="00D2579A" w14:paraId="75B933D9" w14:textId="77777777" w:rsidTr="008F2928">
        <w:tc>
          <w:tcPr>
            <w:tcW w:w="3261" w:type="dxa"/>
          </w:tcPr>
          <w:p w14:paraId="5B943A5B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Номер согласно проекта</w:t>
            </w:r>
          </w:p>
        </w:tc>
        <w:tc>
          <w:tcPr>
            <w:tcW w:w="1417" w:type="dxa"/>
          </w:tcPr>
          <w:p w14:paraId="608F915E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Площадь</w:t>
            </w:r>
          </w:p>
        </w:tc>
        <w:tc>
          <w:tcPr>
            <w:tcW w:w="5103" w:type="dxa"/>
          </w:tcPr>
          <w:p w14:paraId="7EC8BAF5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Вид разрешенного использования</w:t>
            </w:r>
          </w:p>
        </w:tc>
      </w:tr>
      <w:tr w:rsidR="00D2579A" w:rsidRPr="00D2579A" w14:paraId="15FCAC41" w14:textId="77777777" w:rsidTr="008F2928">
        <w:tc>
          <w:tcPr>
            <w:tcW w:w="3261" w:type="dxa"/>
          </w:tcPr>
          <w:p w14:paraId="5D070CE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ЗУ9</w:t>
            </w:r>
          </w:p>
        </w:tc>
        <w:tc>
          <w:tcPr>
            <w:tcW w:w="1417" w:type="dxa"/>
          </w:tcPr>
          <w:p w14:paraId="72880576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53 кв.м.</w:t>
            </w:r>
          </w:p>
        </w:tc>
        <w:tc>
          <w:tcPr>
            <w:tcW w:w="5103" w:type="dxa"/>
          </w:tcPr>
          <w:p w14:paraId="67467B7F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улично-дорожная сеть</w:t>
            </w:r>
          </w:p>
        </w:tc>
      </w:tr>
      <w:tr w:rsidR="00D2579A" w:rsidRPr="00D2579A" w14:paraId="2ACD7B1E" w14:textId="77777777" w:rsidTr="008F2928">
        <w:tc>
          <w:tcPr>
            <w:tcW w:w="3261" w:type="dxa"/>
          </w:tcPr>
          <w:p w14:paraId="1968E96C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ЗУ10</w:t>
            </w:r>
          </w:p>
        </w:tc>
        <w:tc>
          <w:tcPr>
            <w:tcW w:w="1417" w:type="dxa"/>
          </w:tcPr>
          <w:p w14:paraId="68CF835D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94 кв.м.</w:t>
            </w:r>
          </w:p>
        </w:tc>
        <w:tc>
          <w:tcPr>
            <w:tcW w:w="5103" w:type="dxa"/>
          </w:tcPr>
          <w:p w14:paraId="7BEF6A4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улично-дорожная сеть</w:t>
            </w:r>
          </w:p>
        </w:tc>
      </w:tr>
      <w:tr w:rsidR="00D2579A" w:rsidRPr="00D2579A" w14:paraId="3081F044" w14:textId="77777777" w:rsidTr="008F2928">
        <w:tc>
          <w:tcPr>
            <w:tcW w:w="3261" w:type="dxa"/>
          </w:tcPr>
          <w:p w14:paraId="27F8E679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ЗУ12</w:t>
            </w:r>
          </w:p>
        </w:tc>
        <w:tc>
          <w:tcPr>
            <w:tcW w:w="1417" w:type="dxa"/>
          </w:tcPr>
          <w:p w14:paraId="12AE68C1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170 кв.м.</w:t>
            </w:r>
          </w:p>
        </w:tc>
        <w:tc>
          <w:tcPr>
            <w:tcW w:w="5103" w:type="dxa"/>
          </w:tcPr>
          <w:p w14:paraId="47F581D0" w14:textId="77777777" w:rsidR="00D2579A" w:rsidRPr="00D2579A" w:rsidRDefault="00D2579A" w:rsidP="00D2579A">
            <w:pPr>
              <w:overflowPunct/>
              <w:autoSpaceDE/>
              <w:autoSpaceDN/>
              <w:adjustRightInd/>
              <w:textAlignment w:val="auto"/>
              <w:rPr>
                <w:rFonts w:eastAsia="Calibri"/>
                <w:sz w:val="28"/>
                <w:szCs w:val="28"/>
                <w:lang w:eastAsia="en-US"/>
              </w:rPr>
            </w:pPr>
            <w:r w:rsidRPr="00D2579A">
              <w:rPr>
                <w:rFonts w:eastAsia="Calibri"/>
                <w:sz w:val="28"/>
                <w:szCs w:val="28"/>
                <w:lang w:eastAsia="en-US"/>
              </w:rPr>
              <w:t>улично-дорожная сеть</w:t>
            </w:r>
          </w:p>
        </w:tc>
      </w:tr>
    </w:tbl>
    <w:p w14:paraId="03EB232B" w14:textId="77777777" w:rsidR="00D2579A" w:rsidRPr="00D2579A" w:rsidRDefault="00D2579A" w:rsidP="00D2579A">
      <w:pPr>
        <w:overflowPunct/>
        <w:ind w:right="-142"/>
        <w:textAlignment w:val="auto"/>
        <w:rPr>
          <w:sz w:val="28"/>
          <w:szCs w:val="28"/>
        </w:rPr>
      </w:pPr>
    </w:p>
    <w:p w14:paraId="6EB0E084" w14:textId="77777777" w:rsidR="00D2579A" w:rsidRPr="00D2579A" w:rsidRDefault="00D2579A" w:rsidP="00D2579A">
      <w:pPr>
        <w:overflowPunct/>
        <w:ind w:right="107"/>
        <w:jc w:val="center"/>
        <w:textAlignment w:val="auto"/>
        <w:rPr>
          <w:b/>
          <w:sz w:val="28"/>
          <w:szCs w:val="28"/>
        </w:rPr>
      </w:pPr>
      <w:r w:rsidRPr="00D2579A">
        <w:rPr>
          <w:b/>
          <w:sz w:val="28"/>
          <w:szCs w:val="28"/>
        </w:rPr>
        <w:t>3. Вид разрешенного использования образуемых земельных участков в соответствии с проектом планировки территории в случаях, предусмотренных настоящим Кодексом</w:t>
      </w:r>
    </w:p>
    <w:p w14:paraId="12A21520" w14:textId="77777777" w:rsidR="00D2579A" w:rsidRPr="00D2579A" w:rsidRDefault="00D2579A" w:rsidP="00D2579A">
      <w:pPr>
        <w:overflowPunct/>
        <w:ind w:right="107" w:firstLine="720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Вид разрешенного использования для образуемых земельных участков установлен в соответствии с Приказом Росреестра от 10.11.2020 N П/0412 (ред. от 23.06.2022) "Об утверждении классификатора видов разрешенного использования земельных участков".</w:t>
      </w:r>
    </w:p>
    <w:p w14:paraId="6F113920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 xml:space="preserve">        Применительно к землям населенных пунктов для земельных участков, предназначенных под размещения:</w:t>
      </w:r>
    </w:p>
    <w:p w14:paraId="02C96BED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многоквартирный дом этажностью девять этажей и выше, размещение подземных гаражей и автостоянок, устанавливается вид разрешённого использования земельного участка: многоэтажная жилая застройка (высотная застройка) (код классификатора 2.6);</w:t>
      </w:r>
    </w:p>
    <w:p w14:paraId="043E1AC6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здания и сооружения, обеспечивающие поставку воды, тепла, электричества устанавливается вид разрешённого использования земельного участка: предоставления коммунальных услуг – (код классификатора 3.1.1);</w:t>
      </w:r>
    </w:p>
    <w:p w14:paraId="5D95CFD5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детский сад, школа, устанавливается вид разрешённого использования земельного участка: дошкольного, начального и среднего общего образования (код классификатора 3.5.1);</w:t>
      </w:r>
    </w:p>
    <w:p w14:paraId="57530E29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магазин, устанавливается вид разрешённого использования земельного участка: магазины (код классификатора 4.4);</w:t>
      </w:r>
    </w:p>
    <w:p w14:paraId="28532C1D" w14:textId="77777777" w:rsidR="00D2579A" w:rsidRPr="00D2579A" w:rsidRDefault="00D2579A" w:rsidP="00D2579A">
      <w:pPr>
        <w:overflowPunct/>
        <w:ind w:right="107"/>
        <w:jc w:val="both"/>
        <w:textAlignment w:val="auto"/>
        <w:rPr>
          <w:sz w:val="28"/>
          <w:szCs w:val="28"/>
        </w:rPr>
      </w:pPr>
      <w:r w:rsidRPr="00D2579A">
        <w:rPr>
          <w:sz w:val="28"/>
          <w:szCs w:val="28"/>
        </w:rPr>
        <w:t>- объекты улично-дорожной сети, устанавливается вид разрешённого использования земельного участка: улично-дорожная сеть (код классификатора 12.0.1).</w:t>
      </w:r>
    </w:p>
    <w:p w14:paraId="19D0199F" w14:textId="77777777" w:rsidR="00D2579A" w:rsidRPr="00D2579A" w:rsidRDefault="00D2579A" w:rsidP="00D2579A">
      <w:pPr>
        <w:overflowPunct/>
        <w:jc w:val="center"/>
        <w:textAlignment w:val="auto"/>
        <w:rPr>
          <w:b/>
          <w:sz w:val="28"/>
          <w:szCs w:val="28"/>
          <w:shd w:val="clear" w:color="auto" w:fill="FFFFFF"/>
        </w:rPr>
      </w:pPr>
    </w:p>
    <w:p w14:paraId="5F73AE5E" w14:textId="77777777" w:rsidR="00D2579A" w:rsidRPr="00D2579A" w:rsidRDefault="00D2579A" w:rsidP="00D2579A">
      <w:pPr>
        <w:overflowPunct/>
        <w:jc w:val="center"/>
        <w:textAlignment w:val="auto"/>
        <w:rPr>
          <w:b/>
          <w:sz w:val="28"/>
          <w:szCs w:val="28"/>
          <w:shd w:val="clear" w:color="auto" w:fill="FFFFFF"/>
        </w:rPr>
      </w:pPr>
      <w:r w:rsidRPr="00D2579A">
        <w:rPr>
          <w:b/>
          <w:sz w:val="28"/>
          <w:szCs w:val="28"/>
          <w:shd w:val="clear" w:color="auto" w:fill="FFFFFF"/>
        </w:rPr>
        <w:lastRenderedPageBreak/>
        <w:t xml:space="preserve">4.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</w:t>
      </w:r>
    </w:p>
    <w:p w14:paraId="73F54288" w14:textId="77777777" w:rsidR="00D2579A" w:rsidRPr="00D2579A" w:rsidRDefault="00D2579A" w:rsidP="00D2579A">
      <w:pPr>
        <w:overflowPunct/>
        <w:jc w:val="both"/>
        <w:textAlignment w:val="auto"/>
        <w:rPr>
          <w:sz w:val="28"/>
          <w:szCs w:val="28"/>
          <w:shd w:val="clear" w:color="auto" w:fill="FFFFFF"/>
        </w:rPr>
      </w:pPr>
      <w:r w:rsidRPr="00D2579A">
        <w:rPr>
          <w:sz w:val="28"/>
          <w:szCs w:val="28"/>
          <w:shd w:val="clear" w:color="auto" w:fill="FFFFFF"/>
        </w:rPr>
        <w:t xml:space="preserve">      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</w:t>
      </w:r>
    </w:p>
    <w:p w14:paraId="23065B50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45E9C1F0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</w:t>
      </w:r>
      <w:r w:rsidRPr="00D2579A">
        <w:rPr>
          <w:sz w:val="28"/>
          <w:szCs w:val="28"/>
        </w:rPr>
        <w:t xml:space="preserve"> по проекту, площадь участка по проекту – 9883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A95202C" w14:textId="77777777" w:rsidTr="008F2928">
        <w:tc>
          <w:tcPr>
            <w:tcW w:w="1101" w:type="dxa"/>
            <w:vMerge w:val="restart"/>
            <w:vAlign w:val="center"/>
          </w:tcPr>
          <w:p w14:paraId="33C1DEA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F880EB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11A9CFC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83F63BE" w14:textId="77777777" w:rsidTr="008F2928">
        <w:tc>
          <w:tcPr>
            <w:tcW w:w="1101" w:type="dxa"/>
            <w:vMerge/>
            <w:vAlign w:val="center"/>
          </w:tcPr>
          <w:p w14:paraId="05FFFCC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890E1A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792E1743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1F4FAB6B" w14:textId="77777777" w:rsidTr="008F2928">
        <w:tc>
          <w:tcPr>
            <w:tcW w:w="1101" w:type="dxa"/>
          </w:tcPr>
          <w:p w14:paraId="32E25A5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30B0D89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453955.98</w:t>
            </w:r>
          </w:p>
        </w:tc>
        <w:tc>
          <w:tcPr>
            <w:tcW w:w="1701" w:type="dxa"/>
          </w:tcPr>
          <w:p w14:paraId="0B71943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3284805.25</w:t>
            </w:r>
          </w:p>
        </w:tc>
      </w:tr>
      <w:tr w:rsidR="00D2579A" w:rsidRPr="00D2579A" w14:paraId="2B58CAC6" w14:textId="77777777" w:rsidTr="008F2928">
        <w:tc>
          <w:tcPr>
            <w:tcW w:w="1101" w:type="dxa"/>
          </w:tcPr>
          <w:p w14:paraId="4E6FEC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36D0F9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454036.45</w:t>
            </w:r>
          </w:p>
        </w:tc>
        <w:tc>
          <w:tcPr>
            <w:tcW w:w="1701" w:type="dxa"/>
          </w:tcPr>
          <w:p w14:paraId="09FC33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3284817.26</w:t>
            </w:r>
          </w:p>
        </w:tc>
      </w:tr>
      <w:tr w:rsidR="00D2579A" w:rsidRPr="00D2579A" w14:paraId="60535218" w14:textId="77777777" w:rsidTr="008F2928">
        <w:tc>
          <w:tcPr>
            <w:tcW w:w="1101" w:type="dxa"/>
          </w:tcPr>
          <w:p w14:paraId="0867D8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2F73B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454034.88</w:t>
            </w:r>
          </w:p>
        </w:tc>
        <w:tc>
          <w:tcPr>
            <w:tcW w:w="1701" w:type="dxa"/>
          </w:tcPr>
          <w:p w14:paraId="31C4A74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3284827.26</w:t>
            </w:r>
          </w:p>
        </w:tc>
      </w:tr>
      <w:tr w:rsidR="00D2579A" w:rsidRPr="00D2579A" w14:paraId="314F6FBE" w14:textId="77777777" w:rsidTr="008F2928">
        <w:tc>
          <w:tcPr>
            <w:tcW w:w="1101" w:type="dxa"/>
          </w:tcPr>
          <w:p w14:paraId="77815F1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392A30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454030.18</w:t>
            </w:r>
          </w:p>
        </w:tc>
        <w:tc>
          <w:tcPr>
            <w:tcW w:w="1701" w:type="dxa"/>
          </w:tcPr>
          <w:p w14:paraId="22805B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3284853.85</w:t>
            </w:r>
          </w:p>
        </w:tc>
      </w:tr>
      <w:tr w:rsidR="00D2579A" w:rsidRPr="00D2579A" w14:paraId="2B5AEE98" w14:textId="77777777" w:rsidTr="008F2928">
        <w:tc>
          <w:tcPr>
            <w:tcW w:w="1101" w:type="dxa"/>
          </w:tcPr>
          <w:p w14:paraId="4F7E87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441ED57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454021.86</w:t>
            </w:r>
          </w:p>
        </w:tc>
        <w:tc>
          <w:tcPr>
            <w:tcW w:w="1701" w:type="dxa"/>
          </w:tcPr>
          <w:p w14:paraId="6DF000C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3284896.47</w:t>
            </w:r>
          </w:p>
        </w:tc>
      </w:tr>
      <w:tr w:rsidR="00D2579A" w:rsidRPr="00D2579A" w14:paraId="43BF5D3C" w14:textId="77777777" w:rsidTr="008F2928">
        <w:tc>
          <w:tcPr>
            <w:tcW w:w="1101" w:type="dxa"/>
          </w:tcPr>
          <w:p w14:paraId="5A80137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7E77725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454020.52</w:t>
            </w:r>
          </w:p>
        </w:tc>
        <w:tc>
          <w:tcPr>
            <w:tcW w:w="1701" w:type="dxa"/>
          </w:tcPr>
          <w:p w14:paraId="4769DF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3284903.65</w:t>
            </w:r>
          </w:p>
        </w:tc>
      </w:tr>
      <w:tr w:rsidR="00D2579A" w:rsidRPr="00D2579A" w14:paraId="2FC01DB3" w14:textId="77777777" w:rsidTr="008F2928">
        <w:tc>
          <w:tcPr>
            <w:tcW w:w="1101" w:type="dxa"/>
          </w:tcPr>
          <w:p w14:paraId="1F68A9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0D2C30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454017.28</w:t>
            </w:r>
          </w:p>
        </w:tc>
        <w:tc>
          <w:tcPr>
            <w:tcW w:w="1701" w:type="dxa"/>
          </w:tcPr>
          <w:p w14:paraId="7344C1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3284917.33</w:t>
            </w:r>
          </w:p>
        </w:tc>
      </w:tr>
      <w:tr w:rsidR="00D2579A" w:rsidRPr="00D2579A" w14:paraId="48CF4C4A" w14:textId="77777777" w:rsidTr="008F2928">
        <w:tc>
          <w:tcPr>
            <w:tcW w:w="1101" w:type="dxa"/>
          </w:tcPr>
          <w:p w14:paraId="784019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4E20C83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5AAD63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2FAEC5C3" w14:textId="77777777" w:rsidTr="008F2928">
        <w:tc>
          <w:tcPr>
            <w:tcW w:w="1101" w:type="dxa"/>
          </w:tcPr>
          <w:p w14:paraId="53AE99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6C4210E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454023.36</w:t>
            </w:r>
          </w:p>
        </w:tc>
        <w:tc>
          <w:tcPr>
            <w:tcW w:w="1701" w:type="dxa"/>
          </w:tcPr>
          <w:p w14:paraId="3D8EF0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3284920.95</w:t>
            </w:r>
          </w:p>
        </w:tc>
      </w:tr>
      <w:tr w:rsidR="00D2579A" w:rsidRPr="00D2579A" w14:paraId="71387BE0" w14:textId="77777777" w:rsidTr="008F2928">
        <w:tc>
          <w:tcPr>
            <w:tcW w:w="1101" w:type="dxa"/>
          </w:tcPr>
          <w:p w14:paraId="5EE5855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2638F04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454010.65</w:t>
            </w:r>
          </w:p>
        </w:tc>
        <w:tc>
          <w:tcPr>
            <w:tcW w:w="1701" w:type="dxa"/>
          </w:tcPr>
          <w:p w14:paraId="716600C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3284918.75</w:t>
            </w:r>
          </w:p>
        </w:tc>
      </w:tr>
      <w:tr w:rsidR="00D2579A" w:rsidRPr="00D2579A" w14:paraId="670F74EA" w14:textId="77777777" w:rsidTr="008F2928">
        <w:tc>
          <w:tcPr>
            <w:tcW w:w="1101" w:type="dxa"/>
          </w:tcPr>
          <w:p w14:paraId="1EF5396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40A74BE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454009.24</w:t>
            </w:r>
          </w:p>
        </w:tc>
        <w:tc>
          <w:tcPr>
            <w:tcW w:w="1701" w:type="dxa"/>
          </w:tcPr>
          <w:p w14:paraId="6D18AF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3284926.73</w:t>
            </w:r>
          </w:p>
        </w:tc>
      </w:tr>
      <w:tr w:rsidR="00D2579A" w:rsidRPr="00D2579A" w14:paraId="697C5D5C" w14:textId="77777777" w:rsidTr="008F2928">
        <w:tc>
          <w:tcPr>
            <w:tcW w:w="1101" w:type="dxa"/>
          </w:tcPr>
          <w:p w14:paraId="570520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7AB80E3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453994.98</w:t>
            </w:r>
          </w:p>
        </w:tc>
        <w:tc>
          <w:tcPr>
            <w:tcW w:w="1701" w:type="dxa"/>
          </w:tcPr>
          <w:p w14:paraId="020734A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3284924.62</w:t>
            </w:r>
          </w:p>
        </w:tc>
      </w:tr>
      <w:tr w:rsidR="00D2579A" w:rsidRPr="00D2579A" w14:paraId="1BD54018" w14:textId="77777777" w:rsidTr="008F2928">
        <w:tc>
          <w:tcPr>
            <w:tcW w:w="1101" w:type="dxa"/>
          </w:tcPr>
          <w:p w14:paraId="631679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702FB8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453994.50</w:t>
            </w:r>
          </w:p>
        </w:tc>
        <w:tc>
          <w:tcPr>
            <w:tcW w:w="1701" w:type="dxa"/>
          </w:tcPr>
          <w:p w14:paraId="71D538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3284927.14</w:t>
            </w:r>
          </w:p>
        </w:tc>
      </w:tr>
      <w:tr w:rsidR="00D2579A" w:rsidRPr="00D2579A" w14:paraId="09F7D4BF" w14:textId="77777777" w:rsidTr="008F2928">
        <w:tc>
          <w:tcPr>
            <w:tcW w:w="1101" w:type="dxa"/>
          </w:tcPr>
          <w:p w14:paraId="5F0890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66A3A4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453991.56</w:t>
            </w:r>
          </w:p>
        </w:tc>
        <w:tc>
          <w:tcPr>
            <w:tcW w:w="1701" w:type="dxa"/>
          </w:tcPr>
          <w:p w14:paraId="2EDA5B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3284942.75</w:t>
            </w:r>
          </w:p>
        </w:tc>
      </w:tr>
      <w:tr w:rsidR="00D2579A" w:rsidRPr="00D2579A" w14:paraId="7B93A2E4" w14:textId="77777777" w:rsidTr="008F2928">
        <w:tc>
          <w:tcPr>
            <w:tcW w:w="1101" w:type="dxa"/>
          </w:tcPr>
          <w:p w14:paraId="03A95B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132E25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453937.44</w:t>
            </w:r>
          </w:p>
        </w:tc>
        <w:tc>
          <w:tcPr>
            <w:tcW w:w="1701" w:type="dxa"/>
          </w:tcPr>
          <w:p w14:paraId="6C68626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3284933.91</w:t>
            </w:r>
          </w:p>
        </w:tc>
      </w:tr>
      <w:tr w:rsidR="00D2579A" w:rsidRPr="00D2579A" w14:paraId="6E542580" w14:textId="77777777" w:rsidTr="008F2928">
        <w:tc>
          <w:tcPr>
            <w:tcW w:w="1101" w:type="dxa"/>
          </w:tcPr>
          <w:p w14:paraId="69DCFB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5DB265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453935.73</w:t>
            </w:r>
          </w:p>
        </w:tc>
        <w:tc>
          <w:tcPr>
            <w:tcW w:w="1701" w:type="dxa"/>
          </w:tcPr>
          <w:p w14:paraId="1FF3FD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3284933.61</w:t>
            </w:r>
          </w:p>
        </w:tc>
      </w:tr>
      <w:tr w:rsidR="00D2579A" w:rsidRPr="00D2579A" w14:paraId="3E0035C8" w14:textId="77777777" w:rsidTr="008F2928">
        <w:tc>
          <w:tcPr>
            <w:tcW w:w="1101" w:type="dxa"/>
          </w:tcPr>
          <w:p w14:paraId="2D2FA0A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3402" w:type="dxa"/>
            <w:gridSpan w:val="2"/>
          </w:tcPr>
          <w:p w14:paraId="1733EC6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Контур вырез</w:t>
            </w:r>
          </w:p>
        </w:tc>
      </w:tr>
      <w:tr w:rsidR="00D2579A" w:rsidRPr="00D2579A" w14:paraId="6FCDA2D4" w14:textId="77777777" w:rsidTr="008F2928">
        <w:tc>
          <w:tcPr>
            <w:tcW w:w="1101" w:type="dxa"/>
          </w:tcPr>
          <w:p w14:paraId="291C0CC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23</w:t>
            </w:r>
          </w:p>
        </w:tc>
        <w:tc>
          <w:tcPr>
            <w:tcW w:w="1701" w:type="dxa"/>
          </w:tcPr>
          <w:p w14:paraId="34220C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454002.53</w:t>
            </w:r>
          </w:p>
        </w:tc>
        <w:tc>
          <w:tcPr>
            <w:tcW w:w="1701" w:type="dxa"/>
          </w:tcPr>
          <w:p w14:paraId="1944646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3284902.87</w:t>
            </w:r>
          </w:p>
        </w:tc>
      </w:tr>
      <w:tr w:rsidR="00D2579A" w:rsidRPr="00D2579A" w14:paraId="048596A4" w14:textId="77777777" w:rsidTr="008F2928">
        <w:tc>
          <w:tcPr>
            <w:tcW w:w="1101" w:type="dxa"/>
          </w:tcPr>
          <w:p w14:paraId="3EEC9B2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24</w:t>
            </w:r>
          </w:p>
        </w:tc>
        <w:tc>
          <w:tcPr>
            <w:tcW w:w="1701" w:type="dxa"/>
          </w:tcPr>
          <w:p w14:paraId="1609C0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454013.77</w:t>
            </w:r>
          </w:p>
        </w:tc>
        <w:tc>
          <w:tcPr>
            <w:tcW w:w="1701" w:type="dxa"/>
          </w:tcPr>
          <w:p w14:paraId="0F1A71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3284904.60</w:t>
            </w:r>
          </w:p>
        </w:tc>
      </w:tr>
      <w:tr w:rsidR="00D2579A" w:rsidRPr="00D2579A" w14:paraId="4241CB4F" w14:textId="77777777" w:rsidTr="008F2928">
        <w:tc>
          <w:tcPr>
            <w:tcW w:w="1101" w:type="dxa"/>
          </w:tcPr>
          <w:p w14:paraId="13F0B5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25</w:t>
            </w:r>
          </w:p>
        </w:tc>
        <w:tc>
          <w:tcPr>
            <w:tcW w:w="1701" w:type="dxa"/>
          </w:tcPr>
          <w:p w14:paraId="147736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454012.49</w:t>
            </w:r>
          </w:p>
        </w:tc>
        <w:tc>
          <w:tcPr>
            <w:tcW w:w="1701" w:type="dxa"/>
          </w:tcPr>
          <w:p w14:paraId="3C69CF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3284912.48</w:t>
            </w:r>
          </w:p>
        </w:tc>
      </w:tr>
      <w:tr w:rsidR="00D2579A" w:rsidRPr="00D2579A" w14:paraId="72F51030" w14:textId="77777777" w:rsidTr="008F2928">
        <w:tc>
          <w:tcPr>
            <w:tcW w:w="1101" w:type="dxa"/>
          </w:tcPr>
          <w:p w14:paraId="71215A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26</w:t>
            </w:r>
          </w:p>
        </w:tc>
        <w:tc>
          <w:tcPr>
            <w:tcW w:w="1701" w:type="dxa"/>
          </w:tcPr>
          <w:p w14:paraId="279917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454001.33</w:t>
            </w:r>
          </w:p>
        </w:tc>
        <w:tc>
          <w:tcPr>
            <w:tcW w:w="1701" w:type="dxa"/>
          </w:tcPr>
          <w:p w14:paraId="3719C7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3284910.76</w:t>
            </w:r>
          </w:p>
        </w:tc>
      </w:tr>
    </w:tbl>
    <w:p w14:paraId="3E7AE791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0C126F55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ЗУ2</w:t>
      </w:r>
      <w:r w:rsidRPr="00D2579A">
        <w:rPr>
          <w:sz w:val="28"/>
          <w:szCs w:val="28"/>
        </w:rPr>
        <w:t xml:space="preserve"> по проекту, площадь участка по проекту – 767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6786CDC2" w14:textId="77777777" w:rsidTr="008F2928">
        <w:tc>
          <w:tcPr>
            <w:tcW w:w="1101" w:type="dxa"/>
            <w:vMerge w:val="restart"/>
            <w:vAlign w:val="center"/>
          </w:tcPr>
          <w:p w14:paraId="3A45D88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491C72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7912D6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3C6721B" w14:textId="77777777" w:rsidTr="008F2928">
        <w:tc>
          <w:tcPr>
            <w:tcW w:w="1101" w:type="dxa"/>
            <w:vMerge/>
            <w:vAlign w:val="center"/>
          </w:tcPr>
          <w:p w14:paraId="39907E6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74E9AC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D9477D9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7D0FC549" w14:textId="77777777" w:rsidTr="008F2928">
        <w:tc>
          <w:tcPr>
            <w:tcW w:w="1101" w:type="dxa"/>
          </w:tcPr>
          <w:p w14:paraId="4F1471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E50CAA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454036.45</w:t>
            </w:r>
          </w:p>
        </w:tc>
        <w:tc>
          <w:tcPr>
            <w:tcW w:w="1701" w:type="dxa"/>
          </w:tcPr>
          <w:p w14:paraId="5C7B30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3284817.25</w:t>
            </w:r>
          </w:p>
        </w:tc>
      </w:tr>
      <w:tr w:rsidR="00D2579A" w:rsidRPr="00D2579A" w14:paraId="1D596820" w14:textId="77777777" w:rsidTr="008F2928">
        <w:tc>
          <w:tcPr>
            <w:tcW w:w="1101" w:type="dxa"/>
          </w:tcPr>
          <w:p w14:paraId="61108A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2A378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454042.80</w:t>
            </w:r>
          </w:p>
        </w:tc>
        <w:tc>
          <w:tcPr>
            <w:tcW w:w="1701" w:type="dxa"/>
          </w:tcPr>
          <w:p w14:paraId="6457F4D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3284818.20</w:t>
            </w:r>
          </w:p>
        </w:tc>
      </w:tr>
      <w:tr w:rsidR="00D2579A" w:rsidRPr="00D2579A" w14:paraId="4045CABD" w14:textId="77777777" w:rsidTr="008F2928">
        <w:tc>
          <w:tcPr>
            <w:tcW w:w="1101" w:type="dxa"/>
          </w:tcPr>
          <w:p w14:paraId="09FC63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3270B1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454027.08</w:t>
            </w:r>
          </w:p>
        </w:tc>
        <w:tc>
          <w:tcPr>
            <w:tcW w:w="1701" w:type="dxa"/>
          </w:tcPr>
          <w:p w14:paraId="2864DB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3284903.80</w:t>
            </w:r>
          </w:p>
        </w:tc>
      </w:tr>
      <w:tr w:rsidR="00D2579A" w:rsidRPr="00D2579A" w14:paraId="1A69FCDC" w14:textId="77777777" w:rsidTr="008F2928">
        <w:tc>
          <w:tcPr>
            <w:tcW w:w="1101" w:type="dxa"/>
          </w:tcPr>
          <w:p w14:paraId="507F9D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4ACC5C2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454034.90</w:t>
            </w:r>
          </w:p>
        </w:tc>
        <w:tc>
          <w:tcPr>
            <w:tcW w:w="1701" w:type="dxa"/>
          </w:tcPr>
          <w:p w14:paraId="1CF9136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3284905.23</w:t>
            </w:r>
          </w:p>
        </w:tc>
      </w:tr>
      <w:tr w:rsidR="00D2579A" w:rsidRPr="00D2579A" w14:paraId="00B20353" w14:textId="77777777" w:rsidTr="008F2928">
        <w:tc>
          <w:tcPr>
            <w:tcW w:w="1101" w:type="dxa"/>
          </w:tcPr>
          <w:p w14:paraId="6F163E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436369B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454033.54</w:t>
            </w:r>
          </w:p>
        </w:tc>
        <w:tc>
          <w:tcPr>
            <w:tcW w:w="1701" w:type="dxa"/>
          </w:tcPr>
          <w:p w14:paraId="57DAD1D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3284913.76</w:t>
            </w:r>
          </w:p>
        </w:tc>
      </w:tr>
      <w:tr w:rsidR="00D2579A" w:rsidRPr="00D2579A" w14:paraId="69AB13BD" w14:textId="77777777" w:rsidTr="008F2928">
        <w:tc>
          <w:tcPr>
            <w:tcW w:w="1101" w:type="dxa"/>
          </w:tcPr>
          <w:p w14:paraId="48363A2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6362C4E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454032.47</w:t>
            </w:r>
          </w:p>
        </w:tc>
        <w:tc>
          <w:tcPr>
            <w:tcW w:w="1701" w:type="dxa"/>
          </w:tcPr>
          <w:p w14:paraId="5F2A02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3284919.92</w:t>
            </w:r>
          </w:p>
        </w:tc>
      </w:tr>
      <w:tr w:rsidR="00D2579A" w:rsidRPr="00D2579A" w14:paraId="1EBA9AC3" w14:textId="77777777" w:rsidTr="008F2928">
        <w:tc>
          <w:tcPr>
            <w:tcW w:w="1101" w:type="dxa"/>
          </w:tcPr>
          <w:p w14:paraId="632130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1701" w:type="dxa"/>
          </w:tcPr>
          <w:p w14:paraId="0B42D5A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1E0AC8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3D21DC67" w14:textId="77777777" w:rsidTr="008F2928">
        <w:tc>
          <w:tcPr>
            <w:tcW w:w="1101" w:type="dxa"/>
          </w:tcPr>
          <w:p w14:paraId="77CFF0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7F4B1B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454017.28</w:t>
            </w:r>
          </w:p>
        </w:tc>
        <w:tc>
          <w:tcPr>
            <w:tcW w:w="1701" w:type="dxa"/>
          </w:tcPr>
          <w:p w14:paraId="7F716A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3284917.33</w:t>
            </w:r>
          </w:p>
        </w:tc>
      </w:tr>
      <w:tr w:rsidR="00D2579A" w:rsidRPr="00D2579A" w14:paraId="074CF7D9" w14:textId="77777777" w:rsidTr="008F2928">
        <w:tc>
          <w:tcPr>
            <w:tcW w:w="1101" w:type="dxa"/>
          </w:tcPr>
          <w:p w14:paraId="57111E5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46C55E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454020.52</w:t>
            </w:r>
          </w:p>
        </w:tc>
        <w:tc>
          <w:tcPr>
            <w:tcW w:w="1701" w:type="dxa"/>
          </w:tcPr>
          <w:p w14:paraId="1CBC85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3284903.65</w:t>
            </w:r>
          </w:p>
        </w:tc>
      </w:tr>
      <w:tr w:rsidR="00D2579A" w:rsidRPr="00D2579A" w14:paraId="480C375A" w14:textId="77777777" w:rsidTr="008F2928">
        <w:tc>
          <w:tcPr>
            <w:tcW w:w="1101" w:type="dxa"/>
          </w:tcPr>
          <w:p w14:paraId="2ECCE8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0606C1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454021.86</w:t>
            </w:r>
          </w:p>
        </w:tc>
        <w:tc>
          <w:tcPr>
            <w:tcW w:w="1701" w:type="dxa"/>
          </w:tcPr>
          <w:p w14:paraId="4C432C6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3284896.47</w:t>
            </w:r>
          </w:p>
        </w:tc>
      </w:tr>
      <w:tr w:rsidR="00D2579A" w:rsidRPr="00D2579A" w14:paraId="1BA398E2" w14:textId="77777777" w:rsidTr="008F2928">
        <w:tc>
          <w:tcPr>
            <w:tcW w:w="1101" w:type="dxa"/>
          </w:tcPr>
          <w:p w14:paraId="17B444C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79C01C6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454030.18</w:t>
            </w:r>
          </w:p>
        </w:tc>
        <w:tc>
          <w:tcPr>
            <w:tcW w:w="1701" w:type="dxa"/>
          </w:tcPr>
          <w:p w14:paraId="5A0F65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3284853.85</w:t>
            </w:r>
          </w:p>
        </w:tc>
      </w:tr>
      <w:tr w:rsidR="00D2579A" w:rsidRPr="00D2579A" w14:paraId="549F06F5" w14:textId="77777777" w:rsidTr="008F2928">
        <w:tc>
          <w:tcPr>
            <w:tcW w:w="1101" w:type="dxa"/>
          </w:tcPr>
          <w:p w14:paraId="6E2CD9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49A808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454034.88</w:t>
            </w:r>
          </w:p>
        </w:tc>
        <w:tc>
          <w:tcPr>
            <w:tcW w:w="1701" w:type="dxa"/>
          </w:tcPr>
          <w:p w14:paraId="4E6004A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3284827.26</w:t>
            </w:r>
          </w:p>
        </w:tc>
      </w:tr>
    </w:tbl>
    <w:p w14:paraId="73DAB6BF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28A1C41C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ЗУ3</w:t>
      </w:r>
      <w:r w:rsidRPr="00D2579A">
        <w:rPr>
          <w:sz w:val="28"/>
          <w:szCs w:val="28"/>
        </w:rPr>
        <w:t xml:space="preserve"> по проекту, площадь участка по проекту – 20244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D49A97C" w14:textId="77777777" w:rsidTr="008F2928">
        <w:tc>
          <w:tcPr>
            <w:tcW w:w="1101" w:type="dxa"/>
            <w:vMerge w:val="restart"/>
            <w:vAlign w:val="center"/>
          </w:tcPr>
          <w:p w14:paraId="60ED306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6679FA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064FCF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03EADAA7" w14:textId="77777777" w:rsidTr="008F2928">
        <w:tc>
          <w:tcPr>
            <w:tcW w:w="1101" w:type="dxa"/>
            <w:vMerge/>
            <w:vAlign w:val="center"/>
          </w:tcPr>
          <w:p w14:paraId="1DF7C96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5F60F3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BB3986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9950ACC" w14:textId="77777777" w:rsidTr="008F2928">
        <w:tc>
          <w:tcPr>
            <w:tcW w:w="1101" w:type="dxa"/>
          </w:tcPr>
          <w:p w14:paraId="63D2D8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AC33B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454042.80</w:t>
            </w:r>
          </w:p>
        </w:tc>
        <w:tc>
          <w:tcPr>
            <w:tcW w:w="1701" w:type="dxa"/>
          </w:tcPr>
          <w:p w14:paraId="1EC513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3284818.20</w:t>
            </w:r>
          </w:p>
        </w:tc>
      </w:tr>
      <w:tr w:rsidR="00D2579A" w:rsidRPr="00D2579A" w14:paraId="3872A3BE" w14:textId="77777777" w:rsidTr="008F2928">
        <w:tc>
          <w:tcPr>
            <w:tcW w:w="1101" w:type="dxa"/>
          </w:tcPr>
          <w:p w14:paraId="35CBE2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9BCBF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454217.68</w:t>
            </w:r>
          </w:p>
        </w:tc>
        <w:tc>
          <w:tcPr>
            <w:tcW w:w="1701" w:type="dxa"/>
          </w:tcPr>
          <w:p w14:paraId="091CFF1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3284844.27</w:t>
            </w:r>
          </w:p>
        </w:tc>
      </w:tr>
      <w:tr w:rsidR="00D2579A" w:rsidRPr="00D2579A" w14:paraId="10F787F1" w14:textId="77777777" w:rsidTr="008F2928">
        <w:tc>
          <w:tcPr>
            <w:tcW w:w="1101" w:type="dxa"/>
          </w:tcPr>
          <w:p w14:paraId="2100851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BFDBD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454221.38</w:t>
            </w:r>
          </w:p>
        </w:tc>
        <w:tc>
          <w:tcPr>
            <w:tcW w:w="1701" w:type="dxa"/>
          </w:tcPr>
          <w:p w14:paraId="40517B6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3284844.83</w:t>
            </w:r>
          </w:p>
        </w:tc>
      </w:tr>
      <w:tr w:rsidR="00D2579A" w:rsidRPr="00D2579A" w14:paraId="491B8B73" w14:textId="77777777" w:rsidTr="008F2928">
        <w:tc>
          <w:tcPr>
            <w:tcW w:w="1101" w:type="dxa"/>
          </w:tcPr>
          <w:p w14:paraId="0326EF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07BF289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454216.69</w:t>
            </w:r>
          </w:p>
        </w:tc>
        <w:tc>
          <w:tcPr>
            <w:tcW w:w="1701" w:type="dxa"/>
          </w:tcPr>
          <w:p w14:paraId="4B8504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3284876.84</w:t>
            </w:r>
          </w:p>
        </w:tc>
      </w:tr>
      <w:tr w:rsidR="00D2579A" w:rsidRPr="00D2579A" w14:paraId="19439046" w14:textId="77777777" w:rsidTr="008F2928">
        <w:tc>
          <w:tcPr>
            <w:tcW w:w="1101" w:type="dxa"/>
          </w:tcPr>
          <w:p w14:paraId="40C199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E2FDA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454208.24</w:t>
            </w:r>
          </w:p>
        </w:tc>
        <w:tc>
          <w:tcPr>
            <w:tcW w:w="1701" w:type="dxa"/>
          </w:tcPr>
          <w:p w14:paraId="6CDA99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3284931.75</w:t>
            </w:r>
          </w:p>
        </w:tc>
      </w:tr>
      <w:tr w:rsidR="00D2579A" w:rsidRPr="00D2579A" w14:paraId="2C14B26B" w14:textId="77777777" w:rsidTr="008F2928">
        <w:tc>
          <w:tcPr>
            <w:tcW w:w="1101" w:type="dxa"/>
          </w:tcPr>
          <w:p w14:paraId="5002937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0DE0F5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454204.61</w:t>
            </w:r>
          </w:p>
        </w:tc>
        <w:tc>
          <w:tcPr>
            <w:tcW w:w="1701" w:type="dxa"/>
          </w:tcPr>
          <w:p w14:paraId="0A459FE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3284955.26</w:t>
            </w:r>
          </w:p>
        </w:tc>
      </w:tr>
      <w:tr w:rsidR="00D2579A" w:rsidRPr="00D2579A" w14:paraId="031BDD72" w14:textId="77777777" w:rsidTr="008F2928">
        <w:tc>
          <w:tcPr>
            <w:tcW w:w="1101" w:type="dxa"/>
          </w:tcPr>
          <w:p w14:paraId="310D879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6F187C9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454184.18</w:t>
            </w:r>
          </w:p>
        </w:tc>
        <w:tc>
          <w:tcPr>
            <w:tcW w:w="1701" w:type="dxa"/>
          </w:tcPr>
          <w:p w14:paraId="1970453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3284951.47</w:t>
            </w:r>
          </w:p>
        </w:tc>
      </w:tr>
      <w:tr w:rsidR="00D2579A" w:rsidRPr="00D2579A" w14:paraId="2962433B" w14:textId="77777777" w:rsidTr="008F2928">
        <w:tc>
          <w:tcPr>
            <w:tcW w:w="1101" w:type="dxa"/>
          </w:tcPr>
          <w:p w14:paraId="5F0B14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470D85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454159.57</w:t>
            </w:r>
          </w:p>
        </w:tc>
        <w:tc>
          <w:tcPr>
            <w:tcW w:w="1701" w:type="dxa"/>
          </w:tcPr>
          <w:p w14:paraId="6CD102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3284947.77</w:t>
            </w:r>
          </w:p>
        </w:tc>
      </w:tr>
      <w:tr w:rsidR="00D2579A" w:rsidRPr="00D2579A" w14:paraId="59C6D428" w14:textId="77777777" w:rsidTr="008F2928">
        <w:tc>
          <w:tcPr>
            <w:tcW w:w="1101" w:type="dxa"/>
          </w:tcPr>
          <w:p w14:paraId="39BA07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30D0B7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454098.64</w:t>
            </w:r>
          </w:p>
        </w:tc>
        <w:tc>
          <w:tcPr>
            <w:tcW w:w="1701" w:type="dxa"/>
          </w:tcPr>
          <w:p w14:paraId="522112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3284937.51</w:t>
            </w:r>
          </w:p>
        </w:tc>
      </w:tr>
      <w:tr w:rsidR="00D2579A" w:rsidRPr="00D2579A" w14:paraId="2B81C175" w14:textId="77777777" w:rsidTr="008F2928">
        <w:tc>
          <w:tcPr>
            <w:tcW w:w="1101" w:type="dxa"/>
          </w:tcPr>
          <w:p w14:paraId="3BC5DC5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30A3FA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1DC1B67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36AC9233" w14:textId="77777777" w:rsidTr="008F2928">
        <w:tc>
          <w:tcPr>
            <w:tcW w:w="1101" w:type="dxa"/>
          </w:tcPr>
          <w:p w14:paraId="2BE7714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68F0BCF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454076.50</w:t>
            </w:r>
          </w:p>
        </w:tc>
        <w:tc>
          <w:tcPr>
            <w:tcW w:w="1701" w:type="dxa"/>
          </w:tcPr>
          <w:p w14:paraId="768DBD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3284934.08</w:t>
            </w:r>
          </w:p>
        </w:tc>
      </w:tr>
      <w:tr w:rsidR="00D2579A" w:rsidRPr="00D2579A" w14:paraId="08B6CA16" w14:textId="77777777" w:rsidTr="008F2928">
        <w:tc>
          <w:tcPr>
            <w:tcW w:w="1101" w:type="dxa"/>
          </w:tcPr>
          <w:p w14:paraId="1571842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3EE857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454075.97</w:t>
            </w:r>
          </w:p>
        </w:tc>
        <w:tc>
          <w:tcPr>
            <w:tcW w:w="1701" w:type="dxa"/>
          </w:tcPr>
          <w:p w14:paraId="7260DA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3284938.21</w:t>
            </w:r>
          </w:p>
        </w:tc>
      </w:tr>
      <w:tr w:rsidR="00D2579A" w:rsidRPr="00D2579A" w14:paraId="76E78B6C" w14:textId="77777777" w:rsidTr="008F2928">
        <w:tc>
          <w:tcPr>
            <w:tcW w:w="1101" w:type="dxa"/>
          </w:tcPr>
          <w:p w14:paraId="677358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4F2199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454075.83</w:t>
            </w:r>
          </w:p>
        </w:tc>
        <w:tc>
          <w:tcPr>
            <w:tcW w:w="1701" w:type="dxa"/>
          </w:tcPr>
          <w:p w14:paraId="5701B0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3284938.19</w:t>
            </w:r>
          </w:p>
        </w:tc>
      </w:tr>
      <w:tr w:rsidR="00D2579A" w:rsidRPr="00D2579A" w14:paraId="50A7430F" w14:textId="77777777" w:rsidTr="008F2928">
        <w:tc>
          <w:tcPr>
            <w:tcW w:w="1101" w:type="dxa"/>
          </w:tcPr>
          <w:p w14:paraId="2BDC92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47FB00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454056.82</w:t>
            </w:r>
          </w:p>
        </w:tc>
        <w:tc>
          <w:tcPr>
            <w:tcW w:w="1701" w:type="dxa"/>
          </w:tcPr>
          <w:p w14:paraId="033CDAE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3284935.77</w:t>
            </w:r>
          </w:p>
        </w:tc>
      </w:tr>
      <w:tr w:rsidR="00D2579A" w:rsidRPr="00D2579A" w14:paraId="07DC358F" w14:textId="77777777" w:rsidTr="008F2928">
        <w:tc>
          <w:tcPr>
            <w:tcW w:w="1101" w:type="dxa"/>
          </w:tcPr>
          <w:p w14:paraId="3BC4808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7C8473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454047.05</w:t>
            </w:r>
          </w:p>
        </w:tc>
        <w:tc>
          <w:tcPr>
            <w:tcW w:w="1701" w:type="dxa"/>
          </w:tcPr>
          <w:p w14:paraId="004F938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3284934.50</w:t>
            </w:r>
          </w:p>
        </w:tc>
      </w:tr>
      <w:tr w:rsidR="00D2579A" w:rsidRPr="00D2579A" w14:paraId="46880E5E" w14:textId="77777777" w:rsidTr="008F2928">
        <w:tc>
          <w:tcPr>
            <w:tcW w:w="1101" w:type="dxa"/>
          </w:tcPr>
          <w:p w14:paraId="25FF5E4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50D1B6C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454021.59</w:t>
            </w:r>
          </w:p>
        </w:tc>
        <w:tc>
          <w:tcPr>
            <w:tcW w:w="1701" w:type="dxa"/>
          </w:tcPr>
          <w:p w14:paraId="185D18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3284931.20</w:t>
            </w:r>
          </w:p>
        </w:tc>
      </w:tr>
      <w:tr w:rsidR="00D2579A" w:rsidRPr="00D2579A" w14:paraId="7EF53600" w14:textId="77777777" w:rsidTr="008F2928">
        <w:tc>
          <w:tcPr>
            <w:tcW w:w="1101" w:type="dxa"/>
          </w:tcPr>
          <w:p w14:paraId="6C9C197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17</w:t>
            </w:r>
          </w:p>
        </w:tc>
        <w:tc>
          <w:tcPr>
            <w:tcW w:w="1701" w:type="dxa"/>
          </w:tcPr>
          <w:p w14:paraId="3B89EA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454023.36</w:t>
            </w:r>
          </w:p>
        </w:tc>
        <w:tc>
          <w:tcPr>
            <w:tcW w:w="1701" w:type="dxa"/>
          </w:tcPr>
          <w:p w14:paraId="350795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3284920.95</w:t>
            </w:r>
          </w:p>
        </w:tc>
      </w:tr>
      <w:tr w:rsidR="00D2579A" w:rsidRPr="00D2579A" w14:paraId="27144DDF" w14:textId="77777777" w:rsidTr="008F2928">
        <w:tc>
          <w:tcPr>
            <w:tcW w:w="1101" w:type="dxa"/>
          </w:tcPr>
          <w:p w14:paraId="20258C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18</w:t>
            </w:r>
          </w:p>
        </w:tc>
        <w:tc>
          <w:tcPr>
            <w:tcW w:w="1701" w:type="dxa"/>
          </w:tcPr>
          <w:p w14:paraId="5B9DE06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52B5E4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11D79784" w14:textId="77777777" w:rsidTr="008F2928">
        <w:tc>
          <w:tcPr>
            <w:tcW w:w="1101" w:type="dxa"/>
          </w:tcPr>
          <w:p w14:paraId="50FC34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19</w:t>
            </w:r>
          </w:p>
        </w:tc>
        <w:tc>
          <w:tcPr>
            <w:tcW w:w="1701" w:type="dxa"/>
          </w:tcPr>
          <w:p w14:paraId="7676560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454032.47</w:t>
            </w:r>
          </w:p>
        </w:tc>
        <w:tc>
          <w:tcPr>
            <w:tcW w:w="1701" w:type="dxa"/>
          </w:tcPr>
          <w:p w14:paraId="34CF5A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3284919.92</w:t>
            </w:r>
          </w:p>
        </w:tc>
      </w:tr>
      <w:tr w:rsidR="00D2579A" w:rsidRPr="00D2579A" w14:paraId="061016E8" w14:textId="77777777" w:rsidTr="008F2928">
        <w:tc>
          <w:tcPr>
            <w:tcW w:w="1101" w:type="dxa"/>
          </w:tcPr>
          <w:p w14:paraId="16DC5A8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14:paraId="1E8AA4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454033.54</w:t>
            </w:r>
          </w:p>
        </w:tc>
        <w:tc>
          <w:tcPr>
            <w:tcW w:w="1701" w:type="dxa"/>
          </w:tcPr>
          <w:p w14:paraId="47D65F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3284913.76</w:t>
            </w:r>
          </w:p>
        </w:tc>
      </w:tr>
      <w:tr w:rsidR="00D2579A" w:rsidRPr="00D2579A" w14:paraId="2E0D5D34" w14:textId="77777777" w:rsidTr="008F2928">
        <w:tc>
          <w:tcPr>
            <w:tcW w:w="1101" w:type="dxa"/>
          </w:tcPr>
          <w:p w14:paraId="324B65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21</w:t>
            </w:r>
          </w:p>
        </w:tc>
        <w:tc>
          <w:tcPr>
            <w:tcW w:w="1701" w:type="dxa"/>
          </w:tcPr>
          <w:p w14:paraId="118D20B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454034.90</w:t>
            </w:r>
          </w:p>
        </w:tc>
        <w:tc>
          <w:tcPr>
            <w:tcW w:w="1701" w:type="dxa"/>
          </w:tcPr>
          <w:p w14:paraId="6E2C21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3284905.23</w:t>
            </w:r>
          </w:p>
        </w:tc>
      </w:tr>
      <w:tr w:rsidR="00D2579A" w:rsidRPr="00D2579A" w14:paraId="45B923E7" w14:textId="77777777" w:rsidTr="008F2928">
        <w:tc>
          <w:tcPr>
            <w:tcW w:w="1101" w:type="dxa"/>
          </w:tcPr>
          <w:p w14:paraId="51BD4E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22</w:t>
            </w:r>
          </w:p>
        </w:tc>
        <w:tc>
          <w:tcPr>
            <w:tcW w:w="1701" w:type="dxa"/>
          </w:tcPr>
          <w:p w14:paraId="667BA6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454027.08</w:t>
            </w:r>
          </w:p>
        </w:tc>
        <w:tc>
          <w:tcPr>
            <w:tcW w:w="1701" w:type="dxa"/>
          </w:tcPr>
          <w:p w14:paraId="30ABB1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3284903.80</w:t>
            </w:r>
          </w:p>
        </w:tc>
      </w:tr>
    </w:tbl>
    <w:p w14:paraId="6AA327DC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103D260D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ЗУ4</w:t>
      </w:r>
      <w:r w:rsidRPr="00D2579A">
        <w:rPr>
          <w:sz w:val="28"/>
          <w:szCs w:val="28"/>
        </w:rPr>
        <w:t xml:space="preserve"> по проекту, площадь участка по проекту – 9936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1E0AB36" w14:textId="77777777" w:rsidTr="008F2928">
        <w:tc>
          <w:tcPr>
            <w:tcW w:w="1101" w:type="dxa"/>
            <w:vMerge w:val="restart"/>
            <w:vAlign w:val="center"/>
          </w:tcPr>
          <w:p w14:paraId="14E96F4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A5DE2B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ED0232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4AE478D" w14:textId="77777777" w:rsidTr="008F2928">
        <w:tc>
          <w:tcPr>
            <w:tcW w:w="1101" w:type="dxa"/>
            <w:vMerge/>
            <w:vAlign w:val="center"/>
          </w:tcPr>
          <w:p w14:paraId="53152AF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E1EBC78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2C3126E7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58D54B8" w14:textId="77777777" w:rsidTr="008F2928">
        <w:tc>
          <w:tcPr>
            <w:tcW w:w="1101" w:type="dxa"/>
          </w:tcPr>
          <w:p w14:paraId="5CFBF20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488179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454099.35</w:t>
            </w:r>
          </w:p>
        </w:tc>
        <w:tc>
          <w:tcPr>
            <w:tcW w:w="1701" w:type="dxa"/>
          </w:tcPr>
          <w:p w14:paraId="2A276D0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3284937.64</w:t>
            </w:r>
          </w:p>
        </w:tc>
      </w:tr>
      <w:tr w:rsidR="00D2579A" w:rsidRPr="00D2579A" w14:paraId="57D15EE3" w14:textId="77777777" w:rsidTr="008F2928">
        <w:tc>
          <w:tcPr>
            <w:tcW w:w="1101" w:type="dxa"/>
          </w:tcPr>
          <w:p w14:paraId="59F7E7C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6832AA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454159.57</w:t>
            </w:r>
          </w:p>
        </w:tc>
        <w:tc>
          <w:tcPr>
            <w:tcW w:w="1701" w:type="dxa"/>
          </w:tcPr>
          <w:p w14:paraId="4107804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3284947.77</w:t>
            </w:r>
          </w:p>
        </w:tc>
      </w:tr>
      <w:tr w:rsidR="00D2579A" w:rsidRPr="00D2579A" w14:paraId="38C38AEA" w14:textId="77777777" w:rsidTr="008F2928">
        <w:tc>
          <w:tcPr>
            <w:tcW w:w="1101" w:type="dxa"/>
          </w:tcPr>
          <w:p w14:paraId="163219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B0F31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454158.15</w:t>
            </w:r>
          </w:p>
        </w:tc>
        <w:tc>
          <w:tcPr>
            <w:tcW w:w="1701" w:type="dxa"/>
          </w:tcPr>
          <w:p w14:paraId="30DD66F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3284955.68</w:t>
            </w:r>
          </w:p>
        </w:tc>
      </w:tr>
      <w:tr w:rsidR="00D2579A" w:rsidRPr="00D2579A" w14:paraId="50D21D0A" w14:textId="77777777" w:rsidTr="008F2928">
        <w:tc>
          <w:tcPr>
            <w:tcW w:w="1101" w:type="dxa"/>
          </w:tcPr>
          <w:p w14:paraId="40B4F88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79AFB58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454156.00</w:t>
            </w:r>
          </w:p>
        </w:tc>
        <w:tc>
          <w:tcPr>
            <w:tcW w:w="1701" w:type="dxa"/>
          </w:tcPr>
          <w:p w14:paraId="64D4BF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3284968.26</w:t>
            </w:r>
          </w:p>
        </w:tc>
      </w:tr>
      <w:tr w:rsidR="00D2579A" w:rsidRPr="00D2579A" w14:paraId="4CEAD2C8" w14:textId="77777777" w:rsidTr="008F2928">
        <w:tc>
          <w:tcPr>
            <w:tcW w:w="1101" w:type="dxa"/>
          </w:tcPr>
          <w:p w14:paraId="27B0DD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4732360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454154.11</w:t>
            </w:r>
          </w:p>
        </w:tc>
        <w:tc>
          <w:tcPr>
            <w:tcW w:w="1701" w:type="dxa"/>
          </w:tcPr>
          <w:p w14:paraId="6C4FCFF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3284972.85</w:t>
            </w:r>
          </w:p>
        </w:tc>
      </w:tr>
      <w:tr w:rsidR="00D2579A" w:rsidRPr="00D2579A" w14:paraId="43278088" w14:textId="77777777" w:rsidTr="008F2928">
        <w:tc>
          <w:tcPr>
            <w:tcW w:w="1101" w:type="dxa"/>
          </w:tcPr>
          <w:p w14:paraId="67A533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7B85D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454153.49</w:t>
            </w:r>
          </w:p>
        </w:tc>
        <w:tc>
          <w:tcPr>
            <w:tcW w:w="1701" w:type="dxa"/>
          </w:tcPr>
          <w:p w14:paraId="06FA15E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3284975.26</w:t>
            </w:r>
          </w:p>
        </w:tc>
      </w:tr>
      <w:tr w:rsidR="00D2579A" w:rsidRPr="00D2579A" w14:paraId="33A2C124" w14:textId="77777777" w:rsidTr="008F2928">
        <w:tc>
          <w:tcPr>
            <w:tcW w:w="1101" w:type="dxa"/>
          </w:tcPr>
          <w:p w14:paraId="5D7AC90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4A7F19C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454169.05</w:t>
            </w:r>
          </w:p>
        </w:tc>
        <w:tc>
          <w:tcPr>
            <w:tcW w:w="1701" w:type="dxa"/>
          </w:tcPr>
          <w:p w14:paraId="090C30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3284978.28</w:t>
            </w:r>
          </w:p>
        </w:tc>
      </w:tr>
      <w:tr w:rsidR="00D2579A" w:rsidRPr="00D2579A" w14:paraId="0E8E446E" w14:textId="77777777" w:rsidTr="008F2928">
        <w:tc>
          <w:tcPr>
            <w:tcW w:w="1101" w:type="dxa"/>
          </w:tcPr>
          <w:p w14:paraId="05D8520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1701" w:type="dxa"/>
          </w:tcPr>
          <w:p w14:paraId="56CFA9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454200.35</w:t>
            </w:r>
          </w:p>
        </w:tc>
        <w:tc>
          <w:tcPr>
            <w:tcW w:w="1701" w:type="dxa"/>
          </w:tcPr>
          <w:p w14:paraId="77979D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3284982.89</w:t>
            </w:r>
          </w:p>
        </w:tc>
      </w:tr>
      <w:tr w:rsidR="00D2579A" w:rsidRPr="00D2579A" w14:paraId="7D7829D5" w14:textId="77777777" w:rsidTr="008F2928">
        <w:tc>
          <w:tcPr>
            <w:tcW w:w="1101" w:type="dxa"/>
          </w:tcPr>
          <w:p w14:paraId="02E3D9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7A2921E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454196.67</w:t>
            </w:r>
          </w:p>
        </w:tc>
        <w:tc>
          <w:tcPr>
            <w:tcW w:w="1701" w:type="dxa"/>
          </w:tcPr>
          <w:p w14:paraId="1706DDD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3285006.77</w:t>
            </w:r>
          </w:p>
        </w:tc>
      </w:tr>
      <w:tr w:rsidR="00D2579A" w:rsidRPr="00D2579A" w14:paraId="596A09A6" w14:textId="77777777" w:rsidTr="008F2928">
        <w:tc>
          <w:tcPr>
            <w:tcW w:w="1101" w:type="dxa"/>
          </w:tcPr>
          <w:p w14:paraId="05E9D63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76CB4C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454190.49</w:t>
            </w:r>
          </w:p>
        </w:tc>
        <w:tc>
          <w:tcPr>
            <w:tcW w:w="1701" w:type="dxa"/>
          </w:tcPr>
          <w:p w14:paraId="7039186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3285046.73</w:t>
            </w:r>
          </w:p>
        </w:tc>
      </w:tr>
      <w:tr w:rsidR="00D2579A" w:rsidRPr="00D2579A" w14:paraId="294B6D1D" w14:textId="77777777" w:rsidTr="008F2928">
        <w:tc>
          <w:tcPr>
            <w:tcW w:w="1101" w:type="dxa"/>
          </w:tcPr>
          <w:p w14:paraId="5401043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460C775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454156.46</w:t>
            </w:r>
          </w:p>
        </w:tc>
        <w:tc>
          <w:tcPr>
            <w:tcW w:w="1701" w:type="dxa"/>
          </w:tcPr>
          <w:p w14:paraId="674A527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3285041.24</w:t>
            </w:r>
          </w:p>
        </w:tc>
      </w:tr>
      <w:tr w:rsidR="00D2579A" w:rsidRPr="00D2579A" w14:paraId="7C6B7535" w14:textId="77777777" w:rsidTr="008F2928">
        <w:tc>
          <w:tcPr>
            <w:tcW w:w="1101" w:type="dxa"/>
          </w:tcPr>
          <w:p w14:paraId="4DA5B3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68F71BE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454118.85</w:t>
            </w:r>
          </w:p>
        </w:tc>
        <w:tc>
          <w:tcPr>
            <w:tcW w:w="1701" w:type="dxa"/>
          </w:tcPr>
          <w:p w14:paraId="6AF60D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3285035.18</w:t>
            </w:r>
          </w:p>
        </w:tc>
      </w:tr>
      <w:tr w:rsidR="00D2579A" w:rsidRPr="00D2579A" w14:paraId="65782629" w14:textId="77777777" w:rsidTr="008F2928">
        <w:tc>
          <w:tcPr>
            <w:tcW w:w="1101" w:type="dxa"/>
          </w:tcPr>
          <w:p w14:paraId="417C7C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5FD232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454068.70</w:t>
            </w:r>
          </w:p>
        </w:tc>
        <w:tc>
          <w:tcPr>
            <w:tcW w:w="1701" w:type="dxa"/>
          </w:tcPr>
          <w:p w14:paraId="1DDA944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3285027.08</w:t>
            </w:r>
          </w:p>
        </w:tc>
      </w:tr>
      <w:tr w:rsidR="00D2579A" w:rsidRPr="00D2579A" w14:paraId="1F9EFD65" w14:textId="77777777" w:rsidTr="008F2928">
        <w:tc>
          <w:tcPr>
            <w:tcW w:w="1101" w:type="dxa"/>
          </w:tcPr>
          <w:p w14:paraId="4D5CEB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00B345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454080.61</w:t>
            </w:r>
          </w:p>
        </w:tc>
        <w:tc>
          <w:tcPr>
            <w:tcW w:w="1701" w:type="dxa"/>
          </w:tcPr>
          <w:p w14:paraId="78819E3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3284949.72</w:t>
            </w:r>
          </w:p>
        </w:tc>
      </w:tr>
      <w:tr w:rsidR="00D2579A" w:rsidRPr="00D2579A" w14:paraId="0EBC1E1E" w14:textId="77777777" w:rsidTr="008F2928">
        <w:tc>
          <w:tcPr>
            <w:tcW w:w="1101" w:type="dxa"/>
          </w:tcPr>
          <w:p w14:paraId="316BDC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11ECF41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454089.03</w:t>
            </w:r>
          </w:p>
        </w:tc>
        <w:tc>
          <w:tcPr>
            <w:tcW w:w="1701" w:type="dxa"/>
          </w:tcPr>
          <w:p w14:paraId="4A5DE23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3284951.08</w:t>
            </w:r>
          </w:p>
        </w:tc>
      </w:tr>
      <w:tr w:rsidR="00D2579A" w:rsidRPr="00D2579A" w14:paraId="64073718" w14:textId="77777777" w:rsidTr="008F2928">
        <w:tc>
          <w:tcPr>
            <w:tcW w:w="1101" w:type="dxa"/>
          </w:tcPr>
          <w:p w14:paraId="61DC18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53B6EB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454089.79</w:t>
            </w:r>
          </w:p>
        </w:tc>
        <w:tc>
          <w:tcPr>
            <w:tcW w:w="1701" w:type="dxa"/>
          </w:tcPr>
          <w:p w14:paraId="2B75DF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3284947.63</w:t>
            </w:r>
          </w:p>
        </w:tc>
      </w:tr>
      <w:tr w:rsidR="00D2579A" w:rsidRPr="00D2579A" w14:paraId="350134AB" w14:textId="77777777" w:rsidTr="008F2928">
        <w:tc>
          <w:tcPr>
            <w:tcW w:w="1101" w:type="dxa"/>
          </w:tcPr>
          <w:p w14:paraId="03D990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17</w:t>
            </w:r>
          </w:p>
        </w:tc>
        <w:tc>
          <w:tcPr>
            <w:tcW w:w="1701" w:type="dxa"/>
          </w:tcPr>
          <w:p w14:paraId="4C771D2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454097.70</w:t>
            </w:r>
          </w:p>
        </w:tc>
        <w:tc>
          <w:tcPr>
            <w:tcW w:w="1701" w:type="dxa"/>
          </w:tcPr>
          <w:p w14:paraId="10A56A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3284948.76</w:t>
            </w:r>
          </w:p>
        </w:tc>
      </w:tr>
    </w:tbl>
    <w:p w14:paraId="0A4E472F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</w:p>
    <w:p w14:paraId="780D9F5A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ЗУ5</w:t>
      </w:r>
      <w:r w:rsidRPr="00D2579A">
        <w:rPr>
          <w:sz w:val="28"/>
          <w:szCs w:val="28"/>
        </w:rPr>
        <w:t xml:space="preserve"> по проекту, площадь участка по проекту – 1314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3CF49014" w14:textId="77777777" w:rsidTr="008F2928">
        <w:tc>
          <w:tcPr>
            <w:tcW w:w="1101" w:type="dxa"/>
            <w:vMerge w:val="restart"/>
            <w:vAlign w:val="center"/>
          </w:tcPr>
          <w:p w14:paraId="3DA7324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24003D7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CE01E3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F9C859F" w14:textId="77777777" w:rsidTr="008F2928">
        <w:tc>
          <w:tcPr>
            <w:tcW w:w="1101" w:type="dxa"/>
            <w:vMerge/>
            <w:vAlign w:val="center"/>
          </w:tcPr>
          <w:p w14:paraId="0D48369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6632B3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57D366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4B56E1AB" w14:textId="77777777" w:rsidTr="008F2928">
        <w:tc>
          <w:tcPr>
            <w:tcW w:w="1101" w:type="dxa"/>
          </w:tcPr>
          <w:p w14:paraId="62BF292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A9AE23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454204.61</w:t>
            </w:r>
          </w:p>
        </w:tc>
        <w:tc>
          <w:tcPr>
            <w:tcW w:w="1701" w:type="dxa"/>
          </w:tcPr>
          <w:p w14:paraId="02E5F7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3284955.26</w:t>
            </w:r>
          </w:p>
        </w:tc>
      </w:tr>
      <w:tr w:rsidR="00D2579A" w:rsidRPr="00D2579A" w14:paraId="1F79FEF4" w14:textId="77777777" w:rsidTr="008F2928">
        <w:tc>
          <w:tcPr>
            <w:tcW w:w="1101" w:type="dxa"/>
          </w:tcPr>
          <w:p w14:paraId="5F1C4A3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B5822C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454200.35</w:t>
            </w:r>
          </w:p>
        </w:tc>
        <w:tc>
          <w:tcPr>
            <w:tcW w:w="1701" w:type="dxa"/>
          </w:tcPr>
          <w:p w14:paraId="5F3C183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3284982.89</w:t>
            </w:r>
          </w:p>
        </w:tc>
      </w:tr>
      <w:tr w:rsidR="00D2579A" w:rsidRPr="00D2579A" w14:paraId="31D5A23E" w14:textId="77777777" w:rsidTr="008F2928">
        <w:tc>
          <w:tcPr>
            <w:tcW w:w="1101" w:type="dxa"/>
          </w:tcPr>
          <w:p w14:paraId="26368B9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1596EFF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454169.05</w:t>
            </w:r>
          </w:p>
        </w:tc>
        <w:tc>
          <w:tcPr>
            <w:tcW w:w="1701" w:type="dxa"/>
          </w:tcPr>
          <w:p w14:paraId="5A816A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3284978.28</w:t>
            </w:r>
          </w:p>
        </w:tc>
      </w:tr>
      <w:tr w:rsidR="00D2579A" w:rsidRPr="00D2579A" w14:paraId="0B480626" w14:textId="77777777" w:rsidTr="008F2928">
        <w:tc>
          <w:tcPr>
            <w:tcW w:w="1101" w:type="dxa"/>
          </w:tcPr>
          <w:p w14:paraId="6BBDF69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71A914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454153.49</w:t>
            </w:r>
          </w:p>
        </w:tc>
        <w:tc>
          <w:tcPr>
            <w:tcW w:w="1701" w:type="dxa"/>
          </w:tcPr>
          <w:p w14:paraId="7E93E86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3284975.26</w:t>
            </w:r>
          </w:p>
        </w:tc>
      </w:tr>
      <w:tr w:rsidR="00D2579A" w:rsidRPr="00D2579A" w14:paraId="01E02B6C" w14:textId="77777777" w:rsidTr="008F2928">
        <w:tc>
          <w:tcPr>
            <w:tcW w:w="1101" w:type="dxa"/>
          </w:tcPr>
          <w:p w14:paraId="652098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2E99790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454154.11</w:t>
            </w:r>
          </w:p>
        </w:tc>
        <w:tc>
          <w:tcPr>
            <w:tcW w:w="1701" w:type="dxa"/>
          </w:tcPr>
          <w:p w14:paraId="50C3C81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3284972.85</w:t>
            </w:r>
          </w:p>
        </w:tc>
      </w:tr>
      <w:tr w:rsidR="00D2579A" w:rsidRPr="00D2579A" w14:paraId="2B2948C4" w14:textId="77777777" w:rsidTr="008F2928">
        <w:tc>
          <w:tcPr>
            <w:tcW w:w="1101" w:type="dxa"/>
          </w:tcPr>
          <w:p w14:paraId="0FEE74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9F90B8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454156.00</w:t>
            </w:r>
          </w:p>
        </w:tc>
        <w:tc>
          <w:tcPr>
            <w:tcW w:w="1701" w:type="dxa"/>
          </w:tcPr>
          <w:p w14:paraId="723D0D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3284968.26</w:t>
            </w:r>
          </w:p>
        </w:tc>
      </w:tr>
      <w:tr w:rsidR="00D2579A" w:rsidRPr="00D2579A" w14:paraId="7EAFA559" w14:textId="77777777" w:rsidTr="008F2928">
        <w:tc>
          <w:tcPr>
            <w:tcW w:w="1101" w:type="dxa"/>
          </w:tcPr>
          <w:p w14:paraId="69D959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5258C11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454158.15</w:t>
            </w:r>
          </w:p>
        </w:tc>
        <w:tc>
          <w:tcPr>
            <w:tcW w:w="1701" w:type="dxa"/>
          </w:tcPr>
          <w:p w14:paraId="31F428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3284955.68</w:t>
            </w:r>
          </w:p>
        </w:tc>
      </w:tr>
      <w:tr w:rsidR="00D2579A" w:rsidRPr="00D2579A" w14:paraId="2E9D1995" w14:textId="77777777" w:rsidTr="008F2928">
        <w:tc>
          <w:tcPr>
            <w:tcW w:w="1101" w:type="dxa"/>
          </w:tcPr>
          <w:p w14:paraId="3367324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18FFC93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454159.57</w:t>
            </w:r>
          </w:p>
        </w:tc>
        <w:tc>
          <w:tcPr>
            <w:tcW w:w="1701" w:type="dxa"/>
          </w:tcPr>
          <w:p w14:paraId="27D843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3284947.77</w:t>
            </w:r>
          </w:p>
        </w:tc>
      </w:tr>
      <w:tr w:rsidR="00D2579A" w:rsidRPr="00D2579A" w14:paraId="5BAD3CA3" w14:textId="77777777" w:rsidTr="008F2928">
        <w:tc>
          <w:tcPr>
            <w:tcW w:w="1101" w:type="dxa"/>
          </w:tcPr>
          <w:p w14:paraId="5BEB37F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69CE68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454184.18</w:t>
            </w:r>
          </w:p>
        </w:tc>
        <w:tc>
          <w:tcPr>
            <w:tcW w:w="1701" w:type="dxa"/>
          </w:tcPr>
          <w:p w14:paraId="2E966B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3284951.47</w:t>
            </w:r>
          </w:p>
        </w:tc>
      </w:tr>
    </w:tbl>
    <w:p w14:paraId="1FFC17ED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252EA95B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ЗУ6</w:t>
      </w:r>
      <w:r w:rsidRPr="00D2579A">
        <w:rPr>
          <w:sz w:val="28"/>
          <w:szCs w:val="28"/>
        </w:rPr>
        <w:t xml:space="preserve"> по проекту, площадь участка по проекту – 90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B32DDE2" w14:textId="77777777" w:rsidTr="008F2928">
        <w:tc>
          <w:tcPr>
            <w:tcW w:w="1101" w:type="dxa"/>
            <w:vMerge w:val="restart"/>
            <w:vAlign w:val="center"/>
          </w:tcPr>
          <w:p w14:paraId="0A23BBC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7E6E80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10612E1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28F9B132" w14:textId="77777777" w:rsidTr="008F2928">
        <w:tc>
          <w:tcPr>
            <w:tcW w:w="1101" w:type="dxa"/>
            <w:vMerge/>
            <w:vAlign w:val="center"/>
          </w:tcPr>
          <w:p w14:paraId="69770EA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1779F7B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3D20A8D4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9DBBD69" w14:textId="77777777" w:rsidTr="008F2928">
        <w:tc>
          <w:tcPr>
            <w:tcW w:w="1101" w:type="dxa"/>
          </w:tcPr>
          <w:p w14:paraId="0E0F9F6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86252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3F0CD1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010C5C42" w14:textId="77777777" w:rsidTr="008F2928">
        <w:tc>
          <w:tcPr>
            <w:tcW w:w="1101" w:type="dxa"/>
          </w:tcPr>
          <w:p w14:paraId="2DFE52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0BCD8F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454099.35</w:t>
            </w:r>
          </w:p>
        </w:tc>
        <w:tc>
          <w:tcPr>
            <w:tcW w:w="1701" w:type="dxa"/>
          </w:tcPr>
          <w:p w14:paraId="37DBA9C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3284937.64</w:t>
            </w:r>
          </w:p>
        </w:tc>
      </w:tr>
      <w:tr w:rsidR="00D2579A" w:rsidRPr="00D2579A" w14:paraId="242CE8EA" w14:textId="77777777" w:rsidTr="008F2928">
        <w:tc>
          <w:tcPr>
            <w:tcW w:w="1101" w:type="dxa"/>
          </w:tcPr>
          <w:p w14:paraId="523C0F3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652096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454097.70</w:t>
            </w:r>
          </w:p>
        </w:tc>
        <w:tc>
          <w:tcPr>
            <w:tcW w:w="1701" w:type="dxa"/>
          </w:tcPr>
          <w:p w14:paraId="2E3AE3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3284948.76</w:t>
            </w:r>
          </w:p>
        </w:tc>
      </w:tr>
      <w:tr w:rsidR="00D2579A" w:rsidRPr="00D2579A" w14:paraId="39A84B89" w14:textId="77777777" w:rsidTr="008F2928">
        <w:tc>
          <w:tcPr>
            <w:tcW w:w="1101" w:type="dxa"/>
          </w:tcPr>
          <w:p w14:paraId="69F02A9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3D9F4EB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454089.79</w:t>
            </w:r>
          </w:p>
        </w:tc>
        <w:tc>
          <w:tcPr>
            <w:tcW w:w="1701" w:type="dxa"/>
          </w:tcPr>
          <w:p w14:paraId="239C2E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3284947.63</w:t>
            </w:r>
          </w:p>
        </w:tc>
      </w:tr>
      <w:tr w:rsidR="00D2579A" w:rsidRPr="00D2579A" w14:paraId="171902AB" w14:textId="77777777" w:rsidTr="008F2928">
        <w:tc>
          <w:tcPr>
            <w:tcW w:w="1101" w:type="dxa"/>
          </w:tcPr>
          <w:p w14:paraId="0866964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629FA4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454089.93</w:t>
            </w:r>
          </w:p>
        </w:tc>
        <w:tc>
          <w:tcPr>
            <w:tcW w:w="1701" w:type="dxa"/>
          </w:tcPr>
          <w:p w14:paraId="216ABE7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3284947.00</w:t>
            </w:r>
          </w:p>
        </w:tc>
      </w:tr>
    </w:tbl>
    <w:p w14:paraId="35881923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41392457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ЗУ7</w:t>
      </w:r>
      <w:r w:rsidRPr="00D2579A">
        <w:rPr>
          <w:sz w:val="28"/>
          <w:szCs w:val="28"/>
        </w:rPr>
        <w:t xml:space="preserve"> по проекту, площадь участка по проекту – 983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7ACF273D" w14:textId="77777777" w:rsidTr="008F2928">
        <w:tc>
          <w:tcPr>
            <w:tcW w:w="1101" w:type="dxa"/>
            <w:vMerge w:val="restart"/>
            <w:vAlign w:val="center"/>
          </w:tcPr>
          <w:p w14:paraId="4833E22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97846D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641866E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73751B5B" w14:textId="77777777" w:rsidTr="008F2928">
        <w:tc>
          <w:tcPr>
            <w:tcW w:w="1101" w:type="dxa"/>
            <w:vMerge/>
            <w:vAlign w:val="center"/>
          </w:tcPr>
          <w:p w14:paraId="782143F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2F39883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D2A8675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301F038C" w14:textId="77777777" w:rsidTr="008F2928">
        <w:tc>
          <w:tcPr>
            <w:tcW w:w="1101" w:type="dxa"/>
          </w:tcPr>
          <w:p w14:paraId="6EA75EA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5E627F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454091.44</w:t>
            </w:r>
          </w:p>
        </w:tc>
        <w:tc>
          <w:tcPr>
            <w:tcW w:w="1701" w:type="dxa"/>
          </w:tcPr>
          <w:p w14:paraId="09983B1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3284936.39</w:t>
            </w:r>
          </w:p>
        </w:tc>
      </w:tr>
      <w:tr w:rsidR="00D2579A" w:rsidRPr="00D2579A" w14:paraId="67DF431C" w14:textId="77777777" w:rsidTr="008F2928">
        <w:tc>
          <w:tcPr>
            <w:tcW w:w="1101" w:type="dxa"/>
          </w:tcPr>
          <w:p w14:paraId="30D7DB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4189F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454089.93</w:t>
            </w:r>
          </w:p>
        </w:tc>
        <w:tc>
          <w:tcPr>
            <w:tcW w:w="1701" w:type="dxa"/>
          </w:tcPr>
          <w:p w14:paraId="1F9D12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3284947.00</w:t>
            </w:r>
          </w:p>
        </w:tc>
      </w:tr>
      <w:tr w:rsidR="00D2579A" w:rsidRPr="00D2579A" w14:paraId="58ED4C22" w14:textId="77777777" w:rsidTr="008F2928">
        <w:tc>
          <w:tcPr>
            <w:tcW w:w="1101" w:type="dxa"/>
          </w:tcPr>
          <w:p w14:paraId="7B1E66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5853358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454089.03</w:t>
            </w:r>
          </w:p>
        </w:tc>
        <w:tc>
          <w:tcPr>
            <w:tcW w:w="1701" w:type="dxa"/>
          </w:tcPr>
          <w:p w14:paraId="0B3A5C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3284951.08</w:t>
            </w:r>
          </w:p>
        </w:tc>
      </w:tr>
      <w:tr w:rsidR="00D2579A" w:rsidRPr="00D2579A" w14:paraId="74392BC5" w14:textId="77777777" w:rsidTr="008F2928">
        <w:tc>
          <w:tcPr>
            <w:tcW w:w="1101" w:type="dxa"/>
          </w:tcPr>
          <w:p w14:paraId="228E8EA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202FE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454080.61</w:t>
            </w:r>
          </w:p>
        </w:tc>
        <w:tc>
          <w:tcPr>
            <w:tcW w:w="1701" w:type="dxa"/>
          </w:tcPr>
          <w:p w14:paraId="57F1D9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3284949.72</w:t>
            </w:r>
          </w:p>
        </w:tc>
      </w:tr>
      <w:tr w:rsidR="00D2579A" w:rsidRPr="00D2579A" w14:paraId="4FA76DDB" w14:textId="77777777" w:rsidTr="008F2928">
        <w:tc>
          <w:tcPr>
            <w:tcW w:w="1101" w:type="dxa"/>
          </w:tcPr>
          <w:p w14:paraId="505127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47525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454068.70</w:t>
            </w:r>
          </w:p>
        </w:tc>
        <w:tc>
          <w:tcPr>
            <w:tcW w:w="1701" w:type="dxa"/>
          </w:tcPr>
          <w:p w14:paraId="2D3B1BD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3285027.08</w:t>
            </w:r>
          </w:p>
        </w:tc>
      </w:tr>
      <w:tr w:rsidR="00D2579A" w:rsidRPr="00D2579A" w14:paraId="36181B7E" w14:textId="77777777" w:rsidTr="008F2928">
        <w:tc>
          <w:tcPr>
            <w:tcW w:w="1101" w:type="dxa"/>
          </w:tcPr>
          <w:p w14:paraId="652E3C3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9C97C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454055.17</w:t>
            </w:r>
          </w:p>
        </w:tc>
        <w:tc>
          <w:tcPr>
            <w:tcW w:w="1701" w:type="dxa"/>
          </w:tcPr>
          <w:p w14:paraId="01C678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3285024.90</w:t>
            </w:r>
          </w:p>
        </w:tc>
      </w:tr>
      <w:tr w:rsidR="00D2579A" w:rsidRPr="00D2579A" w14:paraId="3F9B9F97" w14:textId="77777777" w:rsidTr="008F2928">
        <w:tc>
          <w:tcPr>
            <w:tcW w:w="1101" w:type="dxa"/>
          </w:tcPr>
          <w:p w14:paraId="55E37CC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1335C9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454063.15</w:t>
            </w:r>
          </w:p>
        </w:tc>
        <w:tc>
          <w:tcPr>
            <w:tcW w:w="1701" w:type="dxa"/>
          </w:tcPr>
          <w:p w14:paraId="11853DA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3284996.05</w:t>
            </w:r>
          </w:p>
        </w:tc>
      </w:tr>
      <w:tr w:rsidR="00D2579A" w:rsidRPr="00D2579A" w14:paraId="6C6F77ED" w14:textId="77777777" w:rsidTr="008F2928">
        <w:tc>
          <w:tcPr>
            <w:tcW w:w="1101" w:type="dxa"/>
          </w:tcPr>
          <w:p w14:paraId="50462E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8</w:t>
            </w:r>
          </w:p>
        </w:tc>
        <w:tc>
          <w:tcPr>
            <w:tcW w:w="1701" w:type="dxa"/>
          </w:tcPr>
          <w:p w14:paraId="2F8080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454068.33</w:t>
            </w:r>
          </w:p>
        </w:tc>
        <w:tc>
          <w:tcPr>
            <w:tcW w:w="1701" w:type="dxa"/>
          </w:tcPr>
          <w:p w14:paraId="6FDF81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3284972.87</w:t>
            </w:r>
          </w:p>
        </w:tc>
      </w:tr>
      <w:tr w:rsidR="00D2579A" w:rsidRPr="00D2579A" w14:paraId="5E7C7687" w14:textId="77777777" w:rsidTr="008F2928">
        <w:tc>
          <w:tcPr>
            <w:tcW w:w="1101" w:type="dxa"/>
          </w:tcPr>
          <w:p w14:paraId="0B58B8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659BCB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454069.69</w:t>
            </w:r>
          </w:p>
        </w:tc>
        <w:tc>
          <w:tcPr>
            <w:tcW w:w="1701" w:type="dxa"/>
          </w:tcPr>
          <w:p w14:paraId="24CCC3B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3284965.29</w:t>
            </w:r>
          </w:p>
        </w:tc>
      </w:tr>
      <w:tr w:rsidR="00D2579A" w:rsidRPr="00D2579A" w14:paraId="7BF48968" w14:textId="77777777" w:rsidTr="008F2928">
        <w:tc>
          <w:tcPr>
            <w:tcW w:w="1101" w:type="dxa"/>
          </w:tcPr>
          <w:p w14:paraId="67DC04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7E9F5BA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454070.77</w:t>
            </w:r>
          </w:p>
        </w:tc>
        <w:tc>
          <w:tcPr>
            <w:tcW w:w="1701" w:type="dxa"/>
          </w:tcPr>
          <w:p w14:paraId="428B7AD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3284959.28</w:t>
            </w:r>
          </w:p>
        </w:tc>
      </w:tr>
      <w:tr w:rsidR="00D2579A" w:rsidRPr="00D2579A" w14:paraId="1D049D6C" w14:textId="77777777" w:rsidTr="008F2928">
        <w:tc>
          <w:tcPr>
            <w:tcW w:w="1101" w:type="dxa"/>
          </w:tcPr>
          <w:p w14:paraId="6F484BE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439581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454073.17</w:t>
            </w:r>
          </w:p>
        </w:tc>
        <w:tc>
          <w:tcPr>
            <w:tcW w:w="1701" w:type="dxa"/>
          </w:tcPr>
          <w:p w14:paraId="5990A4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3284959.68</w:t>
            </w:r>
          </w:p>
        </w:tc>
      </w:tr>
      <w:tr w:rsidR="00D2579A" w:rsidRPr="00D2579A" w14:paraId="783465BF" w14:textId="77777777" w:rsidTr="008F2928">
        <w:tc>
          <w:tcPr>
            <w:tcW w:w="1101" w:type="dxa"/>
          </w:tcPr>
          <w:p w14:paraId="5517EB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11B4B7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454076.50</w:t>
            </w:r>
          </w:p>
        </w:tc>
        <w:tc>
          <w:tcPr>
            <w:tcW w:w="1701" w:type="dxa"/>
          </w:tcPr>
          <w:p w14:paraId="5CDF28F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3284934.08</w:t>
            </w:r>
          </w:p>
        </w:tc>
      </w:tr>
    </w:tbl>
    <w:p w14:paraId="0D30498D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10824EC3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ЗУ8</w:t>
      </w:r>
      <w:r w:rsidRPr="00D2579A">
        <w:rPr>
          <w:sz w:val="28"/>
          <w:szCs w:val="28"/>
        </w:rPr>
        <w:t xml:space="preserve"> по проекту, площадь участка по проекту – 593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1CFE9AD6" w14:textId="77777777" w:rsidTr="008F2928">
        <w:tc>
          <w:tcPr>
            <w:tcW w:w="1101" w:type="dxa"/>
            <w:vMerge w:val="restart"/>
            <w:vAlign w:val="center"/>
          </w:tcPr>
          <w:p w14:paraId="72144C94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0FCABD62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FD0169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11F8CA92" w14:textId="77777777" w:rsidTr="008F2928">
        <w:tc>
          <w:tcPr>
            <w:tcW w:w="1101" w:type="dxa"/>
            <w:vMerge/>
            <w:vAlign w:val="center"/>
          </w:tcPr>
          <w:p w14:paraId="6E86B56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40EAB41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70CD29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18DBCCA9" w14:textId="77777777" w:rsidTr="008F2928">
        <w:tc>
          <w:tcPr>
            <w:tcW w:w="1101" w:type="dxa"/>
          </w:tcPr>
          <w:p w14:paraId="10800E5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BB30E8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454205.50</w:t>
            </w:r>
          </w:p>
        </w:tc>
        <w:tc>
          <w:tcPr>
            <w:tcW w:w="1701" w:type="dxa"/>
          </w:tcPr>
          <w:p w14:paraId="3F4017B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3284949.52</w:t>
            </w:r>
          </w:p>
        </w:tc>
      </w:tr>
      <w:tr w:rsidR="00D2579A" w:rsidRPr="00D2579A" w14:paraId="54FAEFC8" w14:textId="77777777" w:rsidTr="008F2928">
        <w:tc>
          <w:tcPr>
            <w:tcW w:w="1101" w:type="dxa"/>
          </w:tcPr>
          <w:p w14:paraId="434733C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D9B39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454207.43</w:t>
            </w:r>
          </w:p>
        </w:tc>
        <w:tc>
          <w:tcPr>
            <w:tcW w:w="1701" w:type="dxa"/>
          </w:tcPr>
          <w:p w14:paraId="66F80C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3284947.70</w:t>
            </w:r>
          </w:p>
        </w:tc>
      </w:tr>
      <w:tr w:rsidR="00D2579A" w:rsidRPr="00D2579A" w14:paraId="3CDF8352" w14:textId="77777777" w:rsidTr="008F2928">
        <w:tc>
          <w:tcPr>
            <w:tcW w:w="1101" w:type="dxa"/>
          </w:tcPr>
          <w:p w14:paraId="39CDA1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20AC12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454210.97</w:t>
            </w:r>
          </w:p>
        </w:tc>
        <w:tc>
          <w:tcPr>
            <w:tcW w:w="1701" w:type="dxa"/>
          </w:tcPr>
          <w:p w14:paraId="044742E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3284929.08</w:t>
            </w:r>
          </w:p>
        </w:tc>
      </w:tr>
      <w:tr w:rsidR="00D2579A" w:rsidRPr="00D2579A" w14:paraId="22D3C449" w14:textId="77777777" w:rsidTr="008F2928">
        <w:tc>
          <w:tcPr>
            <w:tcW w:w="1101" w:type="dxa"/>
          </w:tcPr>
          <w:p w14:paraId="65BDB8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3A6E47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454212.31</w:t>
            </w:r>
          </w:p>
        </w:tc>
        <w:tc>
          <w:tcPr>
            <w:tcW w:w="1701" w:type="dxa"/>
          </w:tcPr>
          <w:p w14:paraId="33A6D8B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3284922.64</w:t>
            </w:r>
          </w:p>
        </w:tc>
      </w:tr>
      <w:tr w:rsidR="00D2579A" w:rsidRPr="00D2579A" w14:paraId="653F4F4D" w14:textId="77777777" w:rsidTr="008F2928">
        <w:tc>
          <w:tcPr>
            <w:tcW w:w="1101" w:type="dxa"/>
          </w:tcPr>
          <w:p w14:paraId="311DF1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64B4381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454213.33</w:t>
            </w:r>
          </w:p>
        </w:tc>
        <w:tc>
          <w:tcPr>
            <w:tcW w:w="1701" w:type="dxa"/>
          </w:tcPr>
          <w:p w14:paraId="70D98E9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3284916.14</w:t>
            </w:r>
          </w:p>
        </w:tc>
      </w:tr>
      <w:tr w:rsidR="00D2579A" w:rsidRPr="00D2579A" w14:paraId="6296D30B" w14:textId="77777777" w:rsidTr="008F2928">
        <w:tc>
          <w:tcPr>
            <w:tcW w:w="1101" w:type="dxa"/>
          </w:tcPr>
          <w:p w14:paraId="48D23C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445F3A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454214.01</w:t>
            </w:r>
          </w:p>
        </w:tc>
        <w:tc>
          <w:tcPr>
            <w:tcW w:w="1701" w:type="dxa"/>
          </w:tcPr>
          <w:p w14:paraId="1456D7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3284909.97</w:t>
            </w:r>
          </w:p>
        </w:tc>
      </w:tr>
      <w:tr w:rsidR="00D2579A" w:rsidRPr="00D2579A" w14:paraId="7AD3FA04" w14:textId="77777777" w:rsidTr="008F2928">
        <w:tc>
          <w:tcPr>
            <w:tcW w:w="1101" w:type="dxa"/>
          </w:tcPr>
          <w:p w14:paraId="4F2B43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49B680C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454215.27</w:t>
            </w:r>
          </w:p>
        </w:tc>
        <w:tc>
          <w:tcPr>
            <w:tcW w:w="1701" w:type="dxa"/>
          </w:tcPr>
          <w:p w14:paraId="79778FC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3284906.92</w:t>
            </w:r>
          </w:p>
        </w:tc>
      </w:tr>
      <w:tr w:rsidR="00D2579A" w:rsidRPr="00D2579A" w14:paraId="07C2CBF1" w14:textId="77777777" w:rsidTr="008F2928">
        <w:tc>
          <w:tcPr>
            <w:tcW w:w="1101" w:type="dxa"/>
          </w:tcPr>
          <w:p w14:paraId="312B70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6A7A560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454215.43</w:t>
            </w:r>
          </w:p>
        </w:tc>
        <w:tc>
          <w:tcPr>
            <w:tcW w:w="1701" w:type="dxa"/>
          </w:tcPr>
          <w:p w14:paraId="7242CD1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3284906.32</w:t>
            </w:r>
          </w:p>
        </w:tc>
      </w:tr>
      <w:tr w:rsidR="00D2579A" w:rsidRPr="00D2579A" w14:paraId="1AC671EF" w14:textId="77777777" w:rsidTr="008F2928">
        <w:tc>
          <w:tcPr>
            <w:tcW w:w="1101" w:type="dxa"/>
          </w:tcPr>
          <w:p w14:paraId="5716954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186965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454216.58</w:t>
            </w:r>
          </w:p>
        </w:tc>
        <w:tc>
          <w:tcPr>
            <w:tcW w:w="1701" w:type="dxa"/>
          </w:tcPr>
          <w:p w14:paraId="1E5AC1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3284899.75</w:t>
            </w:r>
          </w:p>
        </w:tc>
      </w:tr>
      <w:tr w:rsidR="00D2579A" w:rsidRPr="00D2579A" w14:paraId="1E056F9A" w14:textId="77777777" w:rsidTr="008F2928">
        <w:tc>
          <w:tcPr>
            <w:tcW w:w="1101" w:type="dxa"/>
          </w:tcPr>
          <w:p w14:paraId="4A0D99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06BCBAF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454218.07</w:t>
            </w:r>
          </w:p>
        </w:tc>
        <w:tc>
          <w:tcPr>
            <w:tcW w:w="1701" w:type="dxa"/>
          </w:tcPr>
          <w:p w14:paraId="115C53B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3284892.20</w:t>
            </w:r>
          </w:p>
        </w:tc>
      </w:tr>
      <w:tr w:rsidR="00D2579A" w:rsidRPr="00D2579A" w14:paraId="2CE17593" w14:textId="77777777" w:rsidTr="008F2928">
        <w:tc>
          <w:tcPr>
            <w:tcW w:w="1101" w:type="dxa"/>
          </w:tcPr>
          <w:p w14:paraId="519716A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2C4DB9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454215.39</w:t>
            </w:r>
          </w:p>
        </w:tc>
        <w:tc>
          <w:tcPr>
            <w:tcW w:w="1701" w:type="dxa"/>
          </w:tcPr>
          <w:p w14:paraId="3CCD592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3284891.51</w:t>
            </w:r>
          </w:p>
        </w:tc>
      </w:tr>
      <w:tr w:rsidR="00D2579A" w:rsidRPr="00D2579A" w14:paraId="056CE61D" w14:textId="77777777" w:rsidTr="008F2928">
        <w:tc>
          <w:tcPr>
            <w:tcW w:w="1101" w:type="dxa"/>
          </w:tcPr>
          <w:p w14:paraId="6068446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1B15A9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454215.79</w:t>
            </w:r>
          </w:p>
        </w:tc>
        <w:tc>
          <w:tcPr>
            <w:tcW w:w="1701" w:type="dxa"/>
          </w:tcPr>
          <w:p w14:paraId="291AD51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3284889.05</w:t>
            </w:r>
          </w:p>
        </w:tc>
      </w:tr>
      <w:tr w:rsidR="00D2579A" w:rsidRPr="00D2579A" w14:paraId="53728719" w14:textId="77777777" w:rsidTr="008F2928">
        <w:tc>
          <w:tcPr>
            <w:tcW w:w="1101" w:type="dxa"/>
          </w:tcPr>
          <w:p w14:paraId="3DC4A07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3B4C6BA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454218.99</w:t>
            </w:r>
          </w:p>
        </w:tc>
        <w:tc>
          <w:tcPr>
            <w:tcW w:w="1701" w:type="dxa"/>
          </w:tcPr>
          <w:p w14:paraId="7DCA42D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3284889.56</w:t>
            </w:r>
          </w:p>
        </w:tc>
      </w:tr>
      <w:tr w:rsidR="00D2579A" w:rsidRPr="00D2579A" w14:paraId="50FA342F" w14:textId="77777777" w:rsidTr="008F2928">
        <w:tc>
          <w:tcPr>
            <w:tcW w:w="1101" w:type="dxa"/>
          </w:tcPr>
          <w:p w14:paraId="6BB59A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30E2F77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454220.88</w:t>
            </w:r>
          </w:p>
        </w:tc>
        <w:tc>
          <w:tcPr>
            <w:tcW w:w="1701" w:type="dxa"/>
          </w:tcPr>
          <w:p w14:paraId="0E3CE3C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3284876.71</w:t>
            </w:r>
          </w:p>
        </w:tc>
      </w:tr>
      <w:tr w:rsidR="00D2579A" w:rsidRPr="00D2579A" w14:paraId="5C23CFBA" w14:textId="77777777" w:rsidTr="008F2928">
        <w:tc>
          <w:tcPr>
            <w:tcW w:w="1101" w:type="dxa"/>
          </w:tcPr>
          <w:p w14:paraId="29B0DD7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012C27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454220.01</w:t>
            </w:r>
          </w:p>
        </w:tc>
        <w:tc>
          <w:tcPr>
            <w:tcW w:w="1701" w:type="dxa"/>
          </w:tcPr>
          <w:p w14:paraId="15EA64A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3284876.58</w:t>
            </w:r>
          </w:p>
        </w:tc>
      </w:tr>
      <w:tr w:rsidR="00D2579A" w:rsidRPr="00D2579A" w14:paraId="0A9D3F9B" w14:textId="77777777" w:rsidTr="008F2928">
        <w:tc>
          <w:tcPr>
            <w:tcW w:w="1101" w:type="dxa"/>
          </w:tcPr>
          <w:p w14:paraId="64E50A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41CAA6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454222.39</w:t>
            </w:r>
          </w:p>
        </w:tc>
        <w:tc>
          <w:tcPr>
            <w:tcW w:w="1701" w:type="dxa"/>
          </w:tcPr>
          <w:p w14:paraId="16565F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3284860.97</w:t>
            </w:r>
          </w:p>
        </w:tc>
      </w:tr>
      <w:tr w:rsidR="00D2579A" w:rsidRPr="00D2579A" w14:paraId="6BACB3E0" w14:textId="77777777" w:rsidTr="008F2928">
        <w:tc>
          <w:tcPr>
            <w:tcW w:w="1101" w:type="dxa"/>
          </w:tcPr>
          <w:p w14:paraId="4D9DCF6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17</w:t>
            </w:r>
          </w:p>
        </w:tc>
        <w:tc>
          <w:tcPr>
            <w:tcW w:w="1701" w:type="dxa"/>
          </w:tcPr>
          <w:p w14:paraId="3A2BC30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454224.86</w:t>
            </w:r>
          </w:p>
        </w:tc>
        <w:tc>
          <w:tcPr>
            <w:tcW w:w="1701" w:type="dxa"/>
          </w:tcPr>
          <w:p w14:paraId="3BE56D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3284844.87</w:t>
            </w:r>
          </w:p>
        </w:tc>
      </w:tr>
      <w:tr w:rsidR="00D2579A" w:rsidRPr="00D2579A" w14:paraId="27FC962C" w14:textId="77777777" w:rsidTr="008F2928">
        <w:tc>
          <w:tcPr>
            <w:tcW w:w="1101" w:type="dxa"/>
          </w:tcPr>
          <w:p w14:paraId="5B7D7D2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18</w:t>
            </w:r>
          </w:p>
        </w:tc>
        <w:tc>
          <w:tcPr>
            <w:tcW w:w="1701" w:type="dxa"/>
          </w:tcPr>
          <w:p w14:paraId="783726D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454198.83</w:t>
            </w:r>
          </w:p>
        </w:tc>
        <w:tc>
          <w:tcPr>
            <w:tcW w:w="1701" w:type="dxa"/>
          </w:tcPr>
          <w:p w14:paraId="76DA18F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3284840.30</w:t>
            </w:r>
          </w:p>
        </w:tc>
      </w:tr>
      <w:tr w:rsidR="00D2579A" w:rsidRPr="00D2579A" w14:paraId="494B340C" w14:textId="77777777" w:rsidTr="008F2928">
        <w:tc>
          <w:tcPr>
            <w:tcW w:w="1101" w:type="dxa"/>
          </w:tcPr>
          <w:p w14:paraId="2019D2C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19</w:t>
            </w:r>
          </w:p>
        </w:tc>
        <w:tc>
          <w:tcPr>
            <w:tcW w:w="1701" w:type="dxa"/>
          </w:tcPr>
          <w:p w14:paraId="19B6F5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454190. 29</w:t>
            </w:r>
          </w:p>
        </w:tc>
        <w:tc>
          <w:tcPr>
            <w:tcW w:w="1701" w:type="dxa"/>
          </w:tcPr>
          <w:p w14:paraId="1AF522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3284838.90</w:t>
            </w:r>
          </w:p>
        </w:tc>
      </w:tr>
      <w:tr w:rsidR="00D2579A" w:rsidRPr="00D2579A" w14:paraId="6DD0E09F" w14:textId="77777777" w:rsidTr="008F2928">
        <w:tc>
          <w:tcPr>
            <w:tcW w:w="1101" w:type="dxa"/>
          </w:tcPr>
          <w:p w14:paraId="651893C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14:paraId="7AEA87A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454183.40</w:t>
            </w:r>
          </w:p>
        </w:tc>
        <w:tc>
          <w:tcPr>
            <w:tcW w:w="1701" w:type="dxa"/>
          </w:tcPr>
          <w:p w14:paraId="1262A7E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3284838.05</w:t>
            </w:r>
          </w:p>
        </w:tc>
      </w:tr>
      <w:tr w:rsidR="00D2579A" w:rsidRPr="00D2579A" w14:paraId="0A9099A8" w14:textId="77777777" w:rsidTr="008F2928">
        <w:tc>
          <w:tcPr>
            <w:tcW w:w="1101" w:type="dxa"/>
          </w:tcPr>
          <w:p w14:paraId="014636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21</w:t>
            </w:r>
          </w:p>
        </w:tc>
        <w:tc>
          <w:tcPr>
            <w:tcW w:w="1701" w:type="dxa"/>
          </w:tcPr>
          <w:p w14:paraId="7DA338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454160.22</w:t>
            </w:r>
          </w:p>
        </w:tc>
        <w:tc>
          <w:tcPr>
            <w:tcW w:w="1701" w:type="dxa"/>
          </w:tcPr>
          <w:p w14:paraId="79AD5B3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3284834.47</w:t>
            </w:r>
          </w:p>
        </w:tc>
      </w:tr>
      <w:tr w:rsidR="00D2579A" w:rsidRPr="00D2579A" w14:paraId="564ED328" w14:textId="77777777" w:rsidTr="008F2928">
        <w:tc>
          <w:tcPr>
            <w:tcW w:w="1101" w:type="dxa"/>
          </w:tcPr>
          <w:p w14:paraId="68638B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22</w:t>
            </w:r>
          </w:p>
        </w:tc>
        <w:tc>
          <w:tcPr>
            <w:tcW w:w="1701" w:type="dxa"/>
          </w:tcPr>
          <w:p w14:paraId="4DF2A79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454159.64</w:t>
            </w:r>
          </w:p>
        </w:tc>
        <w:tc>
          <w:tcPr>
            <w:tcW w:w="1701" w:type="dxa"/>
          </w:tcPr>
          <w:p w14:paraId="7115399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3284833.91</w:t>
            </w:r>
          </w:p>
        </w:tc>
      </w:tr>
      <w:tr w:rsidR="00D2579A" w:rsidRPr="00D2579A" w14:paraId="787BE04E" w14:textId="77777777" w:rsidTr="008F2928">
        <w:tc>
          <w:tcPr>
            <w:tcW w:w="1101" w:type="dxa"/>
          </w:tcPr>
          <w:p w14:paraId="2907910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23</w:t>
            </w:r>
          </w:p>
        </w:tc>
        <w:tc>
          <w:tcPr>
            <w:tcW w:w="1701" w:type="dxa"/>
          </w:tcPr>
          <w:p w14:paraId="225492A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454152.21</w:t>
            </w:r>
          </w:p>
        </w:tc>
        <w:tc>
          <w:tcPr>
            <w:tcW w:w="1701" w:type="dxa"/>
          </w:tcPr>
          <w:p w14:paraId="218B4FA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3284832.64</w:t>
            </w:r>
          </w:p>
        </w:tc>
      </w:tr>
      <w:tr w:rsidR="00D2579A" w:rsidRPr="00D2579A" w14:paraId="0F15C4F2" w14:textId="77777777" w:rsidTr="008F2928">
        <w:tc>
          <w:tcPr>
            <w:tcW w:w="1101" w:type="dxa"/>
          </w:tcPr>
          <w:p w14:paraId="43590F5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24</w:t>
            </w:r>
          </w:p>
        </w:tc>
        <w:tc>
          <w:tcPr>
            <w:tcW w:w="1701" w:type="dxa"/>
          </w:tcPr>
          <w:p w14:paraId="4AAE51F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454141.42</w:t>
            </w:r>
          </w:p>
        </w:tc>
        <w:tc>
          <w:tcPr>
            <w:tcW w:w="1701" w:type="dxa"/>
          </w:tcPr>
          <w:p w14:paraId="1C8AAC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3284831.25</w:t>
            </w:r>
          </w:p>
        </w:tc>
      </w:tr>
      <w:tr w:rsidR="00D2579A" w:rsidRPr="00D2579A" w14:paraId="0573101D" w14:textId="77777777" w:rsidTr="008F2928">
        <w:tc>
          <w:tcPr>
            <w:tcW w:w="1101" w:type="dxa"/>
          </w:tcPr>
          <w:p w14:paraId="51312FA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25</w:t>
            </w:r>
          </w:p>
        </w:tc>
        <w:tc>
          <w:tcPr>
            <w:tcW w:w="1701" w:type="dxa"/>
          </w:tcPr>
          <w:p w14:paraId="66FE45A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454125.66</w:t>
            </w:r>
          </w:p>
        </w:tc>
        <w:tc>
          <w:tcPr>
            <w:tcW w:w="1701" w:type="dxa"/>
          </w:tcPr>
          <w:p w14:paraId="43C206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3284828.91</w:t>
            </w:r>
          </w:p>
        </w:tc>
      </w:tr>
      <w:tr w:rsidR="00D2579A" w:rsidRPr="00D2579A" w14:paraId="1BDA193A" w14:textId="77777777" w:rsidTr="008F2928">
        <w:tc>
          <w:tcPr>
            <w:tcW w:w="1101" w:type="dxa"/>
          </w:tcPr>
          <w:p w14:paraId="2A3DEB5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26</w:t>
            </w:r>
          </w:p>
        </w:tc>
        <w:tc>
          <w:tcPr>
            <w:tcW w:w="1701" w:type="dxa"/>
          </w:tcPr>
          <w:p w14:paraId="247B76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454098.56</w:t>
            </w:r>
          </w:p>
        </w:tc>
        <w:tc>
          <w:tcPr>
            <w:tcW w:w="1701" w:type="dxa"/>
          </w:tcPr>
          <w:p w14:paraId="2F744D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3284824.42</w:t>
            </w:r>
          </w:p>
        </w:tc>
      </w:tr>
      <w:tr w:rsidR="00D2579A" w:rsidRPr="00D2579A" w14:paraId="7FF59FE2" w14:textId="77777777" w:rsidTr="008F2928">
        <w:tc>
          <w:tcPr>
            <w:tcW w:w="1101" w:type="dxa"/>
          </w:tcPr>
          <w:p w14:paraId="190698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27</w:t>
            </w:r>
          </w:p>
        </w:tc>
        <w:tc>
          <w:tcPr>
            <w:tcW w:w="1701" w:type="dxa"/>
          </w:tcPr>
          <w:p w14:paraId="2D206B9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454098.29</w:t>
            </w:r>
          </w:p>
        </w:tc>
        <w:tc>
          <w:tcPr>
            <w:tcW w:w="1701" w:type="dxa"/>
          </w:tcPr>
          <w:p w14:paraId="4FCCD43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3284826.47</w:t>
            </w:r>
          </w:p>
        </w:tc>
      </w:tr>
      <w:tr w:rsidR="00D2579A" w:rsidRPr="00D2579A" w14:paraId="5D8306D3" w14:textId="77777777" w:rsidTr="008F2928">
        <w:tc>
          <w:tcPr>
            <w:tcW w:w="1101" w:type="dxa"/>
          </w:tcPr>
          <w:p w14:paraId="0D03AE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28</w:t>
            </w:r>
          </w:p>
        </w:tc>
        <w:tc>
          <w:tcPr>
            <w:tcW w:w="1701" w:type="dxa"/>
          </w:tcPr>
          <w:p w14:paraId="6158479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454217.68</w:t>
            </w:r>
          </w:p>
        </w:tc>
        <w:tc>
          <w:tcPr>
            <w:tcW w:w="1701" w:type="dxa"/>
          </w:tcPr>
          <w:p w14:paraId="12BFA75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3284844.27</w:t>
            </w:r>
          </w:p>
        </w:tc>
      </w:tr>
      <w:tr w:rsidR="00D2579A" w:rsidRPr="00D2579A" w14:paraId="4118BDE3" w14:textId="77777777" w:rsidTr="008F2928">
        <w:tc>
          <w:tcPr>
            <w:tcW w:w="1101" w:type="dxa"/>
          </w:tcPr>
          <w:p w14:paraId="06A9A72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29</w:t>
            </w:r>
          </w:p>
        </w:tc>
        <w:tc>
          <w:tcPr>
            <w:tcW w:w="1701" w:type="dxa"/>
          </w:tcPr>
          <w:p w14:paraId="357EE04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454221.38</w:t>
            </w:r>
          </w:p>
        </w:tc>
        <w:tc>
          <w:tcPr>
            <w:tcW w:w="1701" w:type="dxa"/>
          </w:tcPr>
          <w:p w14:paraId="5F6F04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3284844.83</w:t>
            </w:r>
          </w:p>
        </w:tc>
      </w:tr>
      <w:tr w:rsidR="00D2579A" w:rsidRPr="00D2579A" w14:paraId="50CBABEB" w14:textId="77777777" w:rsidTr="008F2928">
        <w:tc>
          <w:tcPr>
            <w:tcW w:w="1101" w:type="dxa"/>
          </w:tcPr>
          <w:p w14:paraId="6D397FE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30</w:t>
            </w:r>
          </w:p>
        </w:tc>
        <w:tc>
          <w:tcPr>
            <w:tcW w:w="1701" w:type="dxa"/>
          </w:tcPr>
          <w:p w14:paraId="51EBF9C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454216.69</w:t>
            </w:r>
          </w:p>
        </w:tc>
        <w:tc>
          <w:tcPr>
            <w:tcW w:w="1701" w:type="dxa"/>
          </w:tcPr>
          <w:p w14:paraId="64DB6C0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3284876.84</w:t>
            </w:r>
          </w:p>
        </w:tc>
      </w:tr>
      <w:tr w:rsidR="00D2579A" w:rsidRPr="00D2579A" w14:paraId="76BFBC52" w14:textId="77777777" w:rsidTr="008F2928">
        <w:tc>
          <w:tcPr>
            <w:tcW w:w="1101" w:type="dxa"/>
          </w:tcPr>
          <w:p w14:paraId="308F47B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31</w:t>
            </w:r>
          </w:p>
        </w:tc>
        <w:tc>
          <w:tcPr>
            <w:tcW w:w="1701" w:type="dxa"/>
          </w:tcPr>
          <w:p w14:paraId="03BFF0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454208.24</w:t>
            </w:r>
          </w:p>
        </w:tc>
        <w:tc>
          <w:tcPr>
            <w:tcW w:w="1701" w:type="dxa"/>
          </w:tcPr>
          <w:p w14:paraId="758126F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3284931.75</w:t>
            </w:r>
          </w:p>
        </w:tc>
      </w:tr>
      <w:tr w:rsidR="00D2579A" w:rsidRPr="00D2579A" w14:paraId="4CA8EFFC" w14:textId="77777777" w:rsidTr="008F2928">
        <w:tc>
          <w:tcPr>
            <w:tcW w:w="1101" w:type="dxa"/>
          </w:tcPr>
          <w:p w14:paraId="34A88EC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17B0F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290C01A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</w:tr>
      <w:tr w:rsidR="00D2579A" w:rsidRPr="00D2579A" w14:paraId="3441C4C8" w14:textId="77777777" w:rsidTr="008F2928">
        <w:tc>
          <w:tcPr>
            <w:tcW w:w="1101" w:type="dxa"/>
          </w:tcPr>
          <w:p w14:paraId="080B81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</w:t>
            </w:r>
          </w:p>
        </w:tc>
        <w:tc>
          <w:tcPr>
            <w:tcW w:w="1701" w:type="dxa"/>
          </w:tcPr>
          <w:p w14:paraId="3C8119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454071.51</w:t>
            </w:r>
          </w:p>
        </w:tc>
        <w:tc>
          <w:tcPr>
            <w:tcW w:w="1701" w:type="dxa"/>
          </w:tcPr>
          <w:p w14:paraId="3FBC422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3284822.48</w:t>
            </w:r>
          </w:p>
        </w:tc>
      </w:tr>
      <w:tr w:rsidR="00D2579A" w:rsidRPr="00D2579A" w14:paraId="6853559C" w14:textId="77777777" w:rsidTr="008F2928">
        <w:tc>
          <w:tcPr>
            <w:tcW w:w="1101" w:type="dxa"/>
          </w:tcPr>
          <w:p w14:paraId="5A26E9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33</w:t>
            </w:r>
          </w:p>
        </w:tc>
        <w:tc>
          <w:tcPr>
            <w:tcW w:w="1701" w:type="dxa"/>
          </w:tcPr>
          <w:p w14:paraId="21D899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454071.97</w:t>
            </w:r>
          </w:p>
        </w:tc>
        <w:tc>
          <w:tcPr>
            <w:tcW w:w="1701" w:type="dxa"/>
          </w:tcPr>
          <w:p w14:paraId="0D9355E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3284819.94</w:t>
            </w:r>
          </w:p>
        </w:tc>
      </w:tr>
      <w:tr w:rsidR="00D2579A" w:rsidRPr="00D2579A" w14:paraId="67F27D95" w14:textId="77777777" w:rsidTr="008F2928">
        <w:tc>
          <w:tcPr>
            <w:tcW w:w="1101" w:type="dxa"/>
          </w:tcPr>
          <w:p w14:paraId="6008219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lastRenderedPageBreak/>
              <w:t>34</w:t>
            </w:r>
          </w:p>
        </w:tc>
        <w:tc>
          <w:tcPr>
            <w:tcW w:w="1701" w:type="dxa"/>
          </w:tcPr>
          <w:p w14:paraId="32FD17C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454064.44</w:t>
            </w:r>
          </w:p>
        </w:tc>
        <w:tc>
          <w:tcPr>
            <w:tcW w:w="1701" w:type="dxa"/>
          </w:tcPr>
          <w:p w14:paraId="32865E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3284818.63</w:t>
            </w:r>
          </w:p>
        </w:tc>
      </w:tr>
      <w:tr w:rsidR="00D2579A" w:rsidRPr="00D2579A" w14:paraId="378D92ED" w14:textId="77777777" w:rsidTr="008F2928">
        <w:tc>
          <w:tcPr>
            <w:tcW w:w="1101" w:type="dxa"/>
          </w:tcPr>
          <w:p w14:paraId="5CC89E8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35</w:t>
            </w:r>
          </w:p>
        </w:tc>
        <w:tc>
          <w:tcPr>
            <w:tcW w:w="1701" w:type="dxa"/>
          </w:tcPr>
          <w:p w14:paraId="1776CC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454057.85</w:t>
            </w:r>
          </w:p>
        </w:tc>
        <w:tc>
          <w:tcPr>
            <w:tcW w:w="1701" w:type="dxa"/>
          </w:tcPr>
          <w:p w14:paraId="4397F48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3284818.38</w:t>
            </w:r>
          </w:p>
        </w:tc>
      </w:tr>
      <w:tr w:rsidR="00D2579A" w:rsidRPr="00D2579A" w14:paraId="2E2A50FC" w14:textId="77777777" w:rsidTr="008F2928">
        <w:tc>
          <w:tcPr>
            <w:tcW w:w="1101" w:type="dxa"/>
          </w:tcPr>
          <w:p w14:paraId="4D4A4F6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36</w:t>
            </w:r>
          </w:p>
        </w:tc>
        <w:tc>
          <w:tcPr>
            <w:tcW w:w="1701" w:type="dxa"/>
          </w:tcPr>
          <w:p w14:paraId="36D63E2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454057.48</w:t>
            </w:r>
          </w:p>
        </w:tc>
        <w:tc>
          <w:tcPr>
            <w:tcW w:w="1701" w:type="dxa"/>
          </w:tcPr>
          <w:p w14:paraId="541B161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3284818.20</w:t>
            </w:r>
          </w:p>
        </w:tc>
      </w:tr>
      <w:tr w:rsidR="00D2579A" w:rsidRPr="00D2579A" w14:paraId="2E17E23D" w14:textId="77777777" w:rsidTr="008F2928">
        <w:tc>
          <w:tcPr>
            <w:tcW w:w="1101" w:type="dxa"/>
          </w:tcPr>
          <w:p w14:paraId="28719FF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37</w:t>
            </w:r>
          </w:p>
        </w:tc>
        <w:tc>
          <w:tcPr>
            <w:tcW w:w="1701" w:type="dxa"/>
          </w:tcPr>
          <w:p w14:paraId="2A12F7C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454055.73</w:t>
            </w:r>
          </w:p>
        </w:tc>
        <w:tc>
          <w:tcPr>
            <w:tcW w:w="1701" w:type="dxa"/>
          </w:tcPr>
          <w:p w14:paraId="34B8BC2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3284817.84</w:t>
            </w:r>
          </w:p>
        </w:tc>
      </w:tr>
      <w:tr w:rsidR="00D2579A" w:rsidRPr="00D2579A" w14:paraId="504F0A4A" w14:textId="77777777" w:rsidTr="008F2928">
        <w:tc>
          <w:tcPr>
            <w:tcW w:w="1101" w:type="dxa"/>
          </w:tcPr>
          <w:p w14:paraId="654F1A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38</w:t>
            </w:r>
          </w:p>
        </w:tc>
        <w:tc>
          <w:tcPr>
            <w:tcW w:w="1701" w:type="dxa"/>
          </w:tcPr>
          <w:p w14:paraId="26B7656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454043.79</w:t>
            </w:r>
          </w:p>
        </w:tc>
        <w:tc>
          <w:tcPr>
            <w:tcW w:w="1701" w:type="dxa"/>
          </w:tcPr>
          <w:p w14:paraId="64BA0B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3284815.94</w:t>
            </w:r>
          </w:p>
        </w:tc>
      </w:tr>
      <w:tr w:rsidR="00D2579A" w:rsidRPr="00D2579A" w14:paraId="3EDA86DF" w14:textId="77777777" w:rsidTr="008F2928">
        <w:tc>
          <w:tcPr>
            <w:tcW w:w="1101" w:type="dxa"/>
          </w:tcPr>
          <w:p w14:paraId="034AA9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39</w:t>
            </w:r>
          </w:p>
        </w:tc>
        <w:tc>
          <w:tcPr>
            <w:tcW w:w="1701" w:type="dxa"/>
          </w:tcPr>
          <w:p w14:paraId="6263CC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454043.02</w:t>
            </w:r>
          </w:p>
        </w:tc>
        <w:tc>
          <w:tcPr>
            <w:tcW w:w="1701" w:type="dxa"/>
          </w:tcPr>
          <w:p w14:paraId="29B9255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3284818.23</w:t>
            </w:r>
          </w:p>
        </w:tc>
      </w:tr>
      <w:tr w:rsidR="00D2579A" w:rsidRPr="00D2579A" w14:paraId="2CA34D1B" w14:textId="77777777" w:rsidTr="008F2928">
        <w:tc>
          <w:tcPr>
            <w:tcW w:w="1101" w:type="dxa"/>
          </w:tcPr>
          <w:p w14:paraId="6074F40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40</w:t>
            </w:r>
          </w:p>
        </w:tc>
        <w:tc>
          <w:tcPr>
            <w:tcW w:w="1701" w:type="dxa"/>
          </w:tcPr>
          <w:p w14:paraId="01C364C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454057.58</w:t>
            </w:r>
          </w:p>
        </w:tc>
        <w:tc>
          <w:tcPr>
            <w:tcW w:w="1701" w:type="dxa"/>
          </w:tcPr>
          <w:p w14:paraId="3FFECA4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3284820.40</w:t>
            </w:r>
          </w:p>
        </w:tc>
      </w:tr>
      <w:tr w:rsidR="00D2579A" w:rsidRPr="00D2579A" w14:paraId="56F85C4E" w14:textId="77777777" w:rsidTr="008F2928">
        <w:tc>
          <w:tcPr>
            <w:tcW w:w="1101" w:type="dxa"/>
          </w:tcPr>
          <w:p w14:paraId="0FD1D59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7FFB87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6F8EDE7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</w:tr>
      <w:tr w:rsidR="00D2579A" w:rsidRPr="00D2579A" w14:paraId="5BC03F87" w14:textId="77777777" w:rsidTr="008F2928">
        <w:tc>
          <w:tcPr>
            <w:tcW w:w="1101" w:type="dxa"/>
          </w:tcPr>
          <w:p w14:paraId="10FA12A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41</w:t>
            </w:r>
          </w:p>
        </w:tc>
        <w:tc>
          <w:tcPr>
            <w:tcW w:w="1701" w:type="dxa"/>
          </w:tcPr>
          <w:p w14:paraId="64AA3C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454092.43</w:t>
            </w:r>
          </w:p>
        </w:tc>
        <w:tc>
          <w:tcPr>
            <w:tcW w:w="1701" w:type="dxa"/>
          </w:tcPr>
          <w:p w14:paraId="71EE3DA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3284825.60</w:t>
            </w:r>
          </w:p>
        </w:tc>
      </w:tr>
      <w:tr w:rsidR="00D2579A" w:rsidRPr="00D2579A" w14:paraId="1833B09F" w14:textId="77777777" w:rsidTr="008F2928">
        <w:tc>
          <w:tcPr>
            <w:tcW w:w="1101" w:type="dxa"/>
          </w:tcPr>
          <w:p w14:paraId="795214A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42</w:t>
            </w:r>
          </w:p>
        </w:tc>
        <w:tc>
          <w:tcPr>
            <w:tcW w:w="1701" w:type="dxa"/>
          </w:tcPr>
          <w:p w14:paraId="5CEF391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454092.80</w:t>
            </w:r>
          </w:p>
        </w:tc>
        <w:tc>
          <w:tcPr>
            <w:tcW w:w="1701" w:type="dxa"/>
          </w:tcPr>
          <w:p w14:paraId="606EDD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3284823.63</w:t>
            </w:r>
          </w:p>
        </w:tc>
      </w:tr>
      <w:tr w:rsidR="00D2579A" w:rsidRPr="00D2579A" w14:paraId="6478293A" w14:textId="77777777" w:rsidTr="008F2928">
        <w:tc>
          <w:tcPr>
            <w:tcW w:w="1101" w:type="dxa"/>
          </w:tcPr>
          <w:p w14:paraId="120B7DA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43</w:t>
            </w:r>
          </w:p>
        </w:tc>
        <w:tc>
          <w:tcPr>
            <w:tcW w:w="1701" w:type="dxa"/>
          </w:tcPr>
          <w:p w14:paraId="5DE165B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454076.96</w:t>
            </w:r>
          </w:p>
        </w:tc>
        <w:tc>
          <w:tcPr>
            <w:tcW w:w="1701" w:type="dxa"/>
          </w:tcPr>
          <w:p w14:paraId="2B07C7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3284820.80</w:t>
            </w:r>
          </w:p>
        </w:tc>
      </w:tr>
      <w:tr w:rsidR="00D2579A" w:rsidRPr="00D2579A" w14:paraId="7970DFCB" w14:textId="77777777" w:rsidTr="008F2928">
        <w:tc>
          <w:tcPr>
            <w:tcW w:w="1101" w:type="dxa"/>
          </w:tcPr>
          <w:p w14:paraId="70D28C3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44</w:t>
            </w:r>
          </w:p>
        </w:tc>
        <w:tc>
          <w:tcPr>
            <w:tcW w:w="1701" w:type="dxa"/>
          </w:tcPr>
          <w:p w14:paraId="585A9E6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454076.61</w:t>
            </w:r>
          </w:p>
        </w:tc>
        <w:tc>
          <w:tcPr>
            <w:tcW w:w="1701" w:type="dxa"/>
          </w:tcPr>
          <w:p w14:paraId="277CCA7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3284823.24</w:t>
            </w:r>
          </w:p>
        </w:tc>
      </w:tr>
    </w:tbl>
    <w:p w14:paraId="7A466C66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7AB9766B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ЗУ9</w:t>
      </w:r>
      <w:r w:rsidRPr="00D2579A">
        <w:rPr>
          <w:sz w:val="28"/>
          <w:szCs w:val="28"/>
        </w:rPr>
        <w:t xml:space="preserve"> по проекту, площадь участка по проекту – 53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0D3CE9D" w14:textId="77777777" w:rsidTr="008F2928">
        <w:tc>
          <w:tcPr>
            <w:tcW w:w="1101" w:type="dxa"/>
            <w:vMerge w:val="restart"/>
            <w:vAlign w:val="center"/>
          </w:tcPr>
          <w:p w14:paraId="3800E055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14AAE14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7A91A78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8B0443D" w14:textId="77777777" w:rsidTr="008F2928">
        <w:tc>
          <w:tcPr>
            <w:tcW w:w="1101" w:type="dxa"/>
            <w:vMerge/>
            <w:vAlign w:val="center"/>
          </w:tcPr>
          <w:p w14:paraId="18AA334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47E0741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01E92800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62565DE7" w14:textId="77777777" w:rsidTr="008F2928">
        <w:tc>
          <w:tcPr>
            <w:tcW w:w="1101" w:type="dxa"/>
          </w:tcPr>
          <w:p w14:paraId="4D36D9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4C50CDD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454200.35</w:t>
            </w:r>
          </w:p>
        </w:tc>
        <w:tc>
          <w:tcPr>
            <w:tcW w:w="1701" w:type="dxa"/>
          </w:tcPr>
          <w:p w14:paraId="52F6D50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3284982.89</w:t>
            </w:r>
          </w:p>
        </w:tc>
      </w:tr>
      <w:tr w:rsidR="00D2579A" w:rsidRPr="00D2579A" w14:paraId="26D091EB" w14:textId="77777777" w:rsidTr="008F2928">
        <w:tc>
          <w:tcPr>
            <w:tcW w:w="1101" w:type="dxa"/>
          </w:tcPr>
          <w:p w14:paraId="265D5F4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71C0F8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454202.06</w:t>
            </w:r>
          </w:p>
        </w:tc>
        <w:tc>
          <w:tcPr>
            <w:tcW w:w="1701" w:type="dxa"/>
          </w:tcPr>
          <w:p w14:paraId="3A8BF8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3284983.14</w:t>
            </w:r>
          </w:p>
        </w:tc>
      </w:tr>
      <w:tr w:rsidR="00D2579A" w:rsidRPr="00D2579A" w14:paraId="0F7E4707" w14:textId="77777777" w:rsidTr="008F2928">
        <w:tc>
          <w:tcPr>
            <w:tcW w:w="1101" w:type="dxa"/>
          </w:tcPr>
          <w:p w14:paraId="2A7AA24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3DAFBF8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454206.64</w:t>
            </w:r>
          </w:p>
        </w:tc>
        <w:tc>
          <w:tcPr>
            <w:tcW w:w="1701" w:type="dxa"/>
          </w:tcPr>
          <w:p w14:paraId="1A537A0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3284955.63</w:t>
            </w:r>
          </w:p>
        </w:tc>
      </w:tr>
      <w:tr w:rsidR="00D2579A" w:rsidRPr="00D2579A" w14:paraId="19E05D64" w14:textId="77777777" w:rsidTr="008F2928">
        <w:tc>
          <w:tcPr>
            <w:tcW w:w="1101" w:type="dxa"/>
          </w:tcPr>
          <w:p w14:paraId="7A7786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66238E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454204.61</w:t>
            </w:r>
          </w:p>
        </w:tc>
        <w:tc>
          <w:tcPr>
            <w:tcW w:w="1701" w:type="dxa"/>
          </w:tcPr>
          <w:p w14:paraId="112D81F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3284955.26</w:t>
            </w:r>
          </w:p>
        </w:tc>
      </w:tr>
    </w:tbl>
    <w:p w14:paraId="4F6B8BAF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6BDAA7EA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ЗУ10</w:t>
      </w:r>
      <w:r w:rsidRPr="00D2579A">
        <w:rPr>
          <w:sz w:val="28"/>
          <w:szCs w:val="28"/>
        </w:rPr>
        <w:t xml:space="preserve"> по проекту, площадь участка по проекту – 94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6D865A07" w14:textId="77777777" w:rsidTr="008F2928">
        <w:tc>
          <w:tcPr>
            <w:tcW w:w="1101" w:type="dxa"/>
            <w:vMerge w:val="restart"/>
            <w:vAlign w:val="center"/>
          </w:tcPr>
          <w:p w14:paraId="3E68B91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2907ACB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0BC3B1B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12AB7D01" w14:textId="77777777" w:rsidTr="008F2928">
        <w:tc>
          <w:tcPr>
            <w:tcW w:w="1101" w:type="dxa"/>
            <w:vMerge/>
            <w:vAlign w:val="center"/>
          </w:tcPr>
          <w:p w14:paraId="5638AB7D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717B872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440BC5A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0161AB26" w14:textId="77777777" w:rsidTr="008F2928">
        <w:tc>
          <w:tcPr>
            <w:tcW w:w="1101" w:type="dxa"/>
          </w:tcPr>
          <w:p w14:paraId="57E74C3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5F63539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454190.90</w:t>
            </w:r>
          </w:p>
        </w:tc>
        <w:tc>
          <w:tcPr>
            <w:tcW w:w="1701" w:type="dxa"/>
          </w:tcPr>
          <w:p w14:paraId="008B770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3285046.45</w:t>
            </w:r>
          </w:p>
        </w:tc>
      </w:tr>
      <w:tr w:rsidR="00D2579A" w:rsidRPr="00D2579A" w14:paraId="0A767777" w14:textId="77777777" w:rsidTr="008F2928">
        <w:tc>
          <w:tcPr>
            <w:tcW w:w="1101" w:type="dxa"/>
          </w:tcPr>
          <w:p w14:paraId="1AEF8A5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29B70D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454194.08</w:t>
            </w:r>
          </w:p>
        </w:tc>
        <w:tc>
          <w:tcPr>
            <w:tcW w:w="1701" w:type="dxa"/>
          </w:tcPr>
          <w:p w14:paraId="504537B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3285028.96</w:t>
            </w:r>
          </w:p>
        </w:tc>
      </w:tr>
      <w:tr w:rsidR="00D2579A" w:rsidRPr="00D2579A" w14:paraId="69A11483" w14:textId="77777777" w:rsidTr="008F2928">
        <w:tc>
          <w:tcPr>
            <w:tcW w:w="1101" w:type="dxa"/>
          </w:tcPr>
          <w:p w14:paraId="7DD1D4D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5E00AC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454198.64</w:t>
            </w:r>
          </w:p>
        </w:tc>
        <w:tc>
          <w:tcPr>
            <w:tcW w:w="1701" w:type="dxa"/>
          </w:tcPr>
          <w:p w14:paraId="2F0B900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3285004.53</w:t>
            </w:r>
          </w:p>
        </w:tc>
      </w:tr>
      <w:tr w:rsidR="00D2579A" w:rsidRPr="00D2579A" w14:paraId="3316DFEC" w14:textId="77777777" w:rsidTr="008F2928">
        <w:tc>
          <w:tcPr>
            <w:tcW w:w="1101" w:type="dxa"/>
          </w:tcPr>
          <w:p w14:paraId="639CD9B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359A33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454202.06</w:t>
            </w:r>
          </w:p>
        </w:tc>
        <w:tc>
          <w:tcPr>
            <w:tcW w:w="1701" w:type="dxa"/>
          </w:tcPr>
          <w:p w14:paraId="70D83FD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3284983.14</w:t>
            </w:r>
          </w:p>
        </w:tc>
      </w:tr>
      <w:tr w:rsidR="00D2579A" w:rsidRPr="00D2579A" w14:paraId="27A93BA5" w14:textId="77777777" w:rsidTr="008F2928">
        <w:tc>
          <w:tcPr>
            <w:tcW w:w="1101" w:type="dxa"/>
          </w:tcPr>
          <w:p w14:paraId="0F99241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010A91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454200.35</w:t>
            </w:r>
          </w:p>
        </w:tc>
        <w:tc>
          <w:tcPr>
            <w:tcW w:w="1701" w:type="dxa"/>
          </w:tcPr>
          <w:p w14:paraId="0D8AFA1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3284982.89</w:t>
            </w:r>
          </w:p>
        </w:tc>
      </w:tr>
      <w:tr w:rsidR="00D2579A" w:rsidRPr="00D2579A" w14:paraId="02F8CAAA" w14:textId="77777777" w:rsidTr="008F2928">
        <w:tc>
          <w:tcPr>
            <w:tcW w:w="1101" w:type="dxa"/>
          </w:tcPr>
          <w:p w14:paraId="2261EE8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2207F7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454190.54</w:t>
            </w:r>
          </w:p>
        </w:tc>
        <w:tc>
          <w:tcPr>
            <w:tcW w:w="1701" w:type="dxa"/>
          </w:tcPr>
          <w:p w14:paraId="26A780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3285046.40</w:t>
            </w:r>
          </w:p>
        </w:tc>
      </w:tr>
      <w:tr w:rsidR="00D2579A" w:rsidRPr="00D2579A" w14:paraId="4A38605F" w14:textId="77777777" w:rsidTr="008F2928">
        <w:tc>
          <w:tcPr>
            <w:tcW w:w="1101" w:type="dxa"/>
          </w:tcPr>
          <w:p w14:paraId="1D837AA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5805B5F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6E22DAF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</w:tr>
      <w:tr w:rsidR="00D2579A" w:rsidRPr="00D2579A" w14:paraId="328FB6C0" w14:textId="77777777" w:rsidTr="008F2928">
        <w:tc>
          <w:tcPr>
            <w:tcW w:w="1101" w:type="dxa"/>
          </w:tcPr>
          <w:p w14:paraId="6FD6008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7FDF9A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454118.83</w:t>
            </w:r>
          </w:p>
        </w:tc>
        <w:tc>
          <w:tcPr>
            <w:tcW w:w="1701" w:type="dxa"/>
          </w:tcPr>
          <w:p w14:paraId="4041ACD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3285035.35</w:t>
            </w:r>
          </w:p>
        </w:tc>
      </w:tr>
      <w:tr w:rsidR="00D2579A" w:rsidRPr="00D2579A" w14:paraId="1C446384" w14:textId="77777777" w:rsidTr="008F2928">
        <w:tc>
          <w:tcPr>
            <w:tcW w:w="1101" w:type="dxa"/>
          </w:tcPr>
          <w:p w14:paraId="4E62C20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3DB9B3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454118.85</w:t>
            </w:r>
          </w:p>
        </w:tc>
        <w:tc>
          <w:tcPr>
            <w:tcW w:w="1701" w:type="dxa"/>
          </w:tcPr>
          <w:p w14:paraId="18374AF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3285035.18</w:t>
            </w:r>
          </w:p>
        </w:tc>
      </w:tr>
      <w:tr w:rsidR="00D2579A" w:rsidRPr="00D2579A" w14:paraId="07A82E42" w14:textId="77777777" w:rsidTr="008F2928">
        <w:tc>
          <w:tcPr>
            <w:tcW w:w="1101" w:type="dxa"/>
          </w:tcPr>
          <w:p w14:paraId="06AA7A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5533C94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454068.70</w:t>
            </w:r>
          </w:p>
        </w:tc>
        <w:tc>
          <w:tcPr>
            <w:tcW w:w="1701" w:type="dxa"/>
          </w:tcPr>
          <w:p w14:paraId="3EBD85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3285027.08</w:t>
            </w:r>
          </w:p>
        </w:tc>
      </w:tr>
      <w:tr w:rsidR="00D2579A" w:rsidRPr="00D2579A" w14:paraId="60077CE4" w14:textId="77777777" w:rsidTr="008F2928">
        <w:tc>
          <w:tcPr>
            <w:tcW w:w="1101" w:type="dxa"/>
          </w:tcPr>
          <w:p w14:paraId="5A035E7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10</w:t>
            </w:r>
          </w:p>
        </w:tc>
        <w:tc>
          <w:tcPr>
            <w:tcW w:w="1701" w:type="dxa"/>
          </w:tcPr>
          <w:p w14:paraId="4E4BAF7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454055.50</w:t>
            </w:r>
          </w:p>
        </w:tc>
        <w:tc>
          <w:tcPr>
            <w:tcW w:w="1701" w:type="dxa"/>
          </w:tcPr>
          <w:p w14:paraId="4896E62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3285024.95</w:t>
            </w:r>
          </w:p>
        </w:tc>
      </w:tr>
      <w:tr w:rsidR="00D2579A" w:rsidRPr="00D2579A" w14:paraId="1E02A978" w14:textId="77777777" w:rsidTr="008F2928">
        <w:tc>
          <w:tcPr>
            <w:tcW w:w="1101" w:type="dxa"/>
          </w:tcPr>
          <w:p w14:paraId="1A4F2F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11</w:t>
            </w:r>
          </w:p>
        </w:tc>
        <w:tc>
          <w:tcPr>
            <w:tcW w:w="1701" w:type="dxa"/>
          </w:tcPr>
          <w:p w14:paraId="6AD12D2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454055.17</w:t>
            </w:r>
          </w:p>
        </w:tc>
        <w:tc>
          <w:tcPr>
            <w:tcW w:w="1701" w:type="dxa"/>
          </w:tcPr>
          <w:p w14:paraId="75BE3B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3285024.90</w:t>
            </w:r>
          </w:p>
        </w:tc>
      </w:tr>
      <w:tr w:rsidR="00D2579A" w:rsidRPr="00D2579A" w14:paraId="7A498C56" w14:textId="77777777" w:rsidTr="008F2928">
        <w:tc>
          <w:tcPr>
            <w:tcW w:w="1101" w:type="dxa"/>
          </w:tcPr>
          <w:p w14:paraId="672C1E8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</w:tcPr>
          <w:p w14:paraId="229D361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454055.16</w:t>
            </w:r>
          </w:p>
        </w:tc>
        <w:tc>
          <w:tcPr>
            <w:tcW w:w="1701" w:type="dxa"/>
          </w:tcPr>
          <w:p w14:paraId="043181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3285024.93</w:t>
            </w:r>
          </w:p>
        </w:tc>
      </w:tr>
      <w:tr w:rsidR="00D2579A" w:rsidRPr="00D2579A" w14:paraId="509B3BE1" w14:textId="77777777" w:rsidTr="008F2928">
        <w:tc>
          <w:tcPr>
            <w:tcW w:w="1101" w:type="dxa"/>
          </w:tcPr>
          <w:p w14:paraId="7299B70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13</w:t>
            </w:r>
          </w:p>
        </w:tc>
        <w:tc>
          <w:tcPr>
            <w:tcW w:w="1701" w:type="dxa"/>
          </w:tcPr>
          <w:p w14:paraId="0E1058A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454060.82</w:t>
            </w:r>
          </w:p>
        </w:tc>
        <w:tc>
          <w:tcPr>
            <w:tcW w:w="1701" w:type="dxa"/>
          </w:tcPr>
          <w:p w14:paraId="2425939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3285026.01</w:t>
            </w:r>
          </w:p>
        </w:tc>
      </w:tr>
      <w:tr w:rsidR="00D2579A" w:rsidRPr="00D2579A" w14:paraId="1A406B6F" w14:textId="77777777" w:rsidTr="008F2928">
        <w:tc>
          <w:tcPr>
            <w:tcW w:w="1101" w:type="dxa"/>
          </w:tcPr>
          <w:p w14:paraId="6E54F98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14</w:t>
            </w:r>
          </w:p>
        </w:tc>
        <w:tc>
          <w:tcPr>
            <w:tcW w:w="1701" w:type="dxa"/>
          </w:tcPr>
          <w:p w14:paraId="4CF5CB9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454065. 66</w:t>
            </w:r>
          </w:p>
        </w:tc>
        <w:tc>
          <w:tcPr>
            <w:tcW w:w="1701" w:type="dxa"/>
          </w:tcPr>
          <w:p w14:paraId="0C90635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3285026.78</w:t>
            </w:r>
          </w:p>
        </w:tc>
      </w:tr>
      <w:tr w:rsidR="00D2579A" w:rsidRPr="00D2579A" w14:paraId="105566C7" w14:textId="77777777" w:rsidTr="008F2928">
        <w:tc>
          <w:tcPr>
            <w:tcW w:w="1101" w:type="dxa"/>
          </w:tcPr>
          <w:p w14:paraId="34663ED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14:paraId="51859CD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454079.53</w:t>
            </w:r>
          </w:p>
        </w:tc>
        <w:tc>
          <w:tcPr>
            <w:tcW w:w="1701" w:type="dxa"/>
          </w:tcPr>
          <w:p w14:paraId="0DDDC82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3285028.93</w:t>
            </w:r>
          </w:p>
        </w:tc>
      </w:tr>
      <w:tr w:rsidR="00D2579A" w:rsidRPr="00D2579A" w14:paraId="365248EB" w14:textId="77777777" w:rsidTr="008F2928">
        <w:tc>
          <w:tcPr>
            <w:tcW w:w="1101" w:type="dxa"/>
          </w:tcPr>
          <w:p w14:paraId="3754A0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16</w:t>
            </w:r>
          </w:p>
        </w:tc>
        <w:tc>
          <w:tcPr>
            <w:tcW w:w="1701" w:type="dxa"/>
          </w:tcPr>
          <w:p w14:paraId="449E684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454089.22</w:t>
            </w:r>
          </w:p>
        </w:tc>
        <w:tc>
          <w:tcPr>
            <w:tcW w:w="1701" w:type="dxa"/>
          </w:tcPr>
          <w:p w14:paraId="0C1254F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3285030.55</w:t>
            </w:r>
          </w:p>
        </w:tc>
      </w:tr>
      <w:tr w:rsidR="00D2579A" w:rsidRPr="00D2579A" w14:paraId="4562EC7E" w14:textId="77777777" w:rsidTr="008F2928">
        <w:tc>
          <w:tcPr>
            <w:tcW w:w="1101" w:type="dxa"/>
          </w:tcPr>
          <w:p w14:paraId="0DC43A43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17</w:t>
            </w:r>
          </w:p>
        </w:tc>
        <w:tc>
          <w:tcPr>
            <w:tcW w:w="1701" w:type="dxa"/>
          </w:tcPr>
          <w:p w14:paraId="3BFBDC7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454092.32</w:t>
            </w:r>
          </w:p>
        </w:tc>
        <w:tc>
          <w:tcPr>
            <w:tcW w:w="1701" w:type="dxa"/>
          </w:tcPr>
          <w:p w14:paraId="484620B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3285031.08</w:t>
            </w:r>
          </w:p>
        </w:tc>
      </w:tr>
      <w:tr w:rsidR="00D2579A" w:rsidRPr="00D2579A" w14:paraId="648BFDC2" w14:textId="77777777" w:rsidTr="008F2928">
        <w:tc>
          <w:tcPr>
            <w:tcW w:w="1101" w:type="dxa"/>
          </w:tcPr>
          <w:p w14:paraId="7F1784F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18</w:t>
            </w:r>
          </w:p>
        </w:tc>
        <w:tc>
          <w:tcPr>
            <w:tcW w:w="1701" w:type="dxa"/>
          </w:tcPr>
          <w:p w14:paraId="44543CB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454096.22</w:t>
            </w:r>
          </w:p>
        </w:tc>
        <w:tc>
          <w:tcPr>
            <w:tcW w:w="1701" w:type="dxa"/>
          </w:tcPr>
          <w:p w14:paraId="6EA900A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3285031.89</w:t>
            </w:r>
          </w:p>
        </w:tc>
      </w:tr>
      <w:tr w:rsidR="00D2579A" w:rsidRPr="00D2579A" w14:paraId="2FC54D01" w14:textId="77777777" w:rsidTr="008F2928">
        <w:tc>
          <w:tcPr>
            <w:tcW w:w="1101" w:type="dxa"/>
          </w:tcPr>
          <w:p w14:paraId="6992E0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42C3427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14:paraId="57D8B5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</w:p>
        </w:tc>
      </w:tr>
      <w:tr w:rsidR="00D2579A" w:rsidRPr="00D2579A" w14:paraId="059E5871" w14:textId="77777777" w:rsidTr="008F2928">
        <w:tc>
          <w:tcPr>
            <w:tcW w:w="1101" w:type="dxa"/>
          </w:tcPr>
          <w:p w14:paraId="3F27ECE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19</w:t>
            </w:r>
          </w:p>
        </w:tc>
        <w:tc>
          <w:tcPr>
            <w:tcW w:w="1701" w:type="dxa"/>
          </w:tcPr>
          <w:p w14:paraId="79B8A6C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454175.32</w:t>
            </w:r>
          </w:p>
        </w:tc>
        <w:tc>
          <w:tcPr>
            <w:tcW w:w="1701" w:type="dxa"/>
          </w:tcPr>
          <w:p w14:paraId="3BE2C4A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3285044.28</w:t>
            </w:r>
          </w:p>
        </w:tc>
      </w:tr>
      <w:tr w:rsidR="00D2579A" w:rsidRPr="00D2579A" w14:paraId="3CB4BAA7" w14:textId="77777777" w:rsidTr="008F2928">
        <w:tc>
          <w:tcPr>
            <w:tcW w:w="1101" w:type="dxa"/>
          </w:tcPr>
          <w:p w14:paraId="26B395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</w:tcPr>
          <w:p w14:paraId="527B676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454156.46</w:t>
            </w:r>
          </w:p>
        </w:tc>
        <w:tc>
          <w:tcPr>
            <w:tcW w:w="1701" w:type="dxa"/>
          </w:tcPr>
          <w:p w14:paraId="6339D53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3285041.24</w:t>
            </w:r>
          </w:p>
        </w:tc>
      </w:tr>
      <w:tr w:rsidR="00D2579A" w:rsidRPr="00D2579A" w14:paraId="30C42194" w14:textId="77777777" w:rsidTr="008F2928">
        <w:tc>
          <w:tcPr>
            <w:tcW w:w="1101" w:type="dxa"/>
          </w:tcPr>
          <w:p w14:paraId="7C696A3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21</w:t>
            </w:r>
          </w:p>
        </w:tc>
        <w:tc>
          <w:tcPr>
            <w:tcW w:w="1701" w:type="dxa"/>
          </w:tcPr>
          <w:p w14:paraId="731BA54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454156.38</w:t>
            </w:r>
          </w:p>
        </w:tc>
        <w:tc>
          <w:tcPr>
            <w:tcW w:w="1701" w:type="dxa"/>
          </w:tcPr>
          <w:p w14:paraId="069F852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3285041.65</w:t>
            </w:r>
          </w:p>
        </w:tc>
      </w:tr>
    </w:tbl>
    <w:p w14:paraId="6F4900A2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5EAA26D5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ЗУ11</w:t>
      </w:r>
      <w:r w:rsidRPr="00D2579A">
        <w:rPr>
          <w:sz w:val="28"/>
          <w:szCs w:val="28"/>
        </w:rPr>
        <w:t xml:space="preserve"> по проекту, площадь участка по проекту – 90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05D182BE" w14:textId="77777777" w:rsidTr="008F2928">
        <w:tc>
          <w:tcPr>
            <w:tcW w:w="1101" w:type="dxa"/>
            <w:vMerge w:val="restart"/>
            <w:vAlign w:val="center"/>
          </w:tcPr>
          <w:p w14:paraId="40A0AD71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6F2AAFC0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53A5419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E99CB74" w14:textId="77777777" w:rsidTr="008F2928">
        <w:tc>
          <w:tcPr>
            <w:tcW w:w="1101" w:type="dxa"/>
            <w:vMerge/>
            <w:vAlign w:val="center"/>
          </w:tcPr>
          <w:p w14:paraId="51915A6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504742FE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58E1EEFA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51302911" w14:textId="77777777" w:rsidTr="008F2928">
        <w:tc>
          <w:tcPr>
            <w:tcW w:w="1101" w:type="dxa"/>
          </w:tcPr>
          <w:p w14:paraId="1D1F0AC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4AEDC5B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454002.53</w:t>
            </w:r>
          </w:p>
        </w:tc>
        <w:tc>
          <w:tcPr>
            <w:tcW w:w="1701" w:type="dxa"/>
          </w:tcPr>
          <w:p w14:paraId="1EC6F1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3284902.87</w:t>
            </w:r>
          </w:p>
        </w:tc>
      </w:tr>
      <w:tr w:rsidR="00D2579A" w:rsidRPr="00D2579A" w14:paraId="51834014" w14:textId="77777777" w:rsidTr="008F2928">
        <w:tc>
          <w:tcPr>
            <w:tcW w:w="1101" w:type="dxa"/>
          </w:tcPr>
          <w:p w14:paraId="3FA455E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E7F77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454013.77</w:t>
            </w:r>
          </w:p>
        </w:tc>
        <w:tc>
          <w:tcPr>
            <w:tcW w:w="1701" w:type="dxa"/>
          </w:tcPr>
          <w:p w14:paraId="1B13612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3284904.60</w:t>
            </w:r>
          </w:p>
        </w:tc>
      </w:tr>
      <w:tr w:rsidR="00D2579A" w:rsidRPr="00D2579A" w14:paraId="6F7182BB" w14:textId="77777777" w:rsidTr="008F2928">
        <w:tc>
          <w:tcPr>
            <w:tcW w:w="1101" w:type="dxa"/>
          </w:tcPr>
          <w:p w14:paraId="333E257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72303D2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454012.49</w:t>
            </w:r>
          </w:p>
        </w:tc>
        <w:tc>
          <w:tcPr>
            <w:tcW w:w="1701" w:type="dxa"/>
          </w:tcPr>
          <w:p w14:paraId="3FA6720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3284912.48</w:t>
            </w:r>
          </w:p>
        </w:tc>
      </w:tr>
      <w:tr w:rsidR="00D2579A" w:rsidRPr="00D2579A" w14:paraId="63336852" w14:textId="77777777" w:rsidTr="008F2928">
        <w:tc>
          <w:tcPr>
            <w:tcW w:w="1101" w:type="dxa"/>
          </w:tcPr>
          <w:p w14:paraId="70B13A5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5A18FA7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454001.33</w:t>
            </w:r>
          </w:p>
        </w:tc>
        <w:tc>
          <w:tcPr>
            <w:tcW w:w="1701" w:type="dxa"/>
          </w:tcPr>
          <w:p w14:paraId="0B4EA598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3284910.76</w:t>
            </w:r>
          </w:p>
        </w:tc>
      </w:tr>
    </w:tbl>
    <w:p w14:paraId="46360328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2123E88E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Участок ЗУ12</w:t>
      </w:r>
      <w:r w:rsidRPr="00D2579A">
        <w:rPr>
          <w:sz w:val="28"/>
          <w:szCs w:val="28"/>
        </w:rPr>
        <w:t xml:space="preserve"> по проекту, площадь участка по проекту – 170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4C33256B" w14:textId="77777777" w:rsidTr="008F2928">
        <w:tc>
          <w:tcPr>
            <w:tcW w:w="1101" w:type="dxa"/>
            <w:vMerge w:val="restart"/>
            <w:vAlign w:val="center"/>
          </w:tcPr>
          <w:p w14:paraId="799D4CF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229DFD6A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220F9E28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386A4D75" w14:textId="77777777" w:rsidTr="008F2928">
        <w:tc>
          <w:tcPr>
            <w:tcW w:w="1101" w:type="dxa"/>
            <w:vMerge/>
            <w:vAlign w:val="center"/>
          </w:tcPr>
          <w:p w14:paraId="612F5F3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7165EAD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6DF057EF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20026311" w14:textId="77777777" w:rsidTr="008F2928">
        <w:tc>
          <w:tcPr>
            <w:tcW w:w="1101" w:type="dxa"/>
          </w:tcPr>
          <w:p w14:paraId="612A4F0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F27A5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454036.74</w:t>
            </w:r>
          </w:p>
        </w:tc>
        <w:tc>
          <w:tcPr>
            <w:tcW w:w="1701" w:type="dxa"/>
          </w:tcPr>
          <w:p w14:paraId="1F1266E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3284815.38</w:t>
            </w:r>
          </w:p>
        </w:tc>
      </w:tr>
      <w:tr w:rsidR="00D2579A" w:rsidRPr="00D2579A" w14:paraId="128F0C50" w14:textId="77777777" w:rsidTr="008F2928">
        <w:tc>
          <w:tcPr>
            <w:tcW w:w="1101" w:type="dxa"/>
          </w:tcPr>
          <w:p w14:paraId="169F510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8F448D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454036.45</w:t>
            </w:r>
          </w:p>
        </w:tc>
        <w:tc>
          <w:tcPr>
            <w:tcW w:w="1701" w:type="dxa"/>
          </w:tcPr>
          <w:p w14:paraId="4E9A5A8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3284817.26</w:t>
            </w:r>
          </w:p>
        </w:tc>
      </w:tr>
      <w:tr w:rsidR="00D2579A" w:rsidRPr="00D2579A" w14:paraId="258BCE69" w14:textId="77777777" w:rsidTr="008F2928">
        <w:tc>
          <w:tcPr>
            <w:tcW w:w="1101" w:type="dxa"/>
          </w:tcPr>
          <w:p w14:paraId="14D81FC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42489A9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453958.08</w:t>
            </w:r>
          </w:p>
        </w:tc>
        <w:tc>
          <w:tcPr>
            <w:tcW w:w="1701" w:type="dxa"/>
          </w:tcPr>
          <w:p w14:paraId="765E951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3284805. 57</w:t>
            </w:r>
          </w:p>
        </w:tc>
      </w:tr>
      <w:tr w:rsidR="00D2579A" w:rsidRPr="00D2579A" w14:paraId="7890B42A" w14:textId="77777777" w:rsidTr="008F2928">
        <w:tc>
          <w:tcPr>
            <w:tcW w:w="1101" w:type="dxa"/>
          </w:tcPr>
          <w:p w14:paraId="7F7A474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110CF3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453958.46</w:t>
            </w:r>
          </w:p>
        </w:tc>
        <w:tc>
          <w:tcPr>
            <w:tcW w:w="1701" w:type="dxa"/>
          </w:tcPr>
          <w:p w14:paraId="38E9B34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3284803.13</w:t>
            </w:r>
          </w:p>
        </w:tc>
      </w:tr>
      <w:tr w:rsidR="00D2579A" w:rsidRPr="00D2579A" w14:paraId="32933AA6" w14:textId="77777777" w:rsidTr="008F2928">
        <w:tc>
          <w:tcPr>
            <w:tcW w:w="1101" w:type="dxa"/>
          </w:tcPr>
          <w:p w14:paraId="625CA09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168AED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453989.74</w:t>
            </w:r>
          </w:p>
        </w:tc>
        <w:tc>
          <w:tcPr>
            <w:tcW w:w="1701" w:type="dxa"/>
          </w:tcPr>
          <w:p w14:paraId="6ABB680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3284808.12</w:t>
            </w:r>
          </w:p>
        </w:tc>
      </w:tr>
      <w:tr w:rsidR="00D2579A" w:rsidRPr="00D2579A" w14:paraId="13A4FD78" w14:textId="77777777" w:rsidTr="008F2928">
        <w:tc>
          <w:tcPr>
            <w:tcW w:w="1101" w:type="dxa"/>
          </w:tcPr>
          <w:p w14:paraId="553DC52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DC2252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454010.13</w:t>
            </w:r>
          </w:p>
        </w:tc>
        <w:tc>
          <w:tcPr>
            <w:tcW w:w="1701" w:type="dxa"/>
          </w:tcPr>
          <w:p w14:paraId="5C17AF1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3284811.18</w:t>
            </w:r>
          </w:p>
        </w:tc>
      </w:tr>
      <w:tr w:rsidR="00D2579A" w:rsidRPr="00D2579A" w14:paraId="24CF8599" w14:textId="77777777" w:rsidTr="008F2928">
        <w:tc>
          <w:tcPr>
            <w:tcW w:w="1101" w:type="dxa"/>
          </w:tcPr>
          <w:p w14:paraId="3B9C9E9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027CD0F7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454012.15</w:t>
            </w:r>
          </w:p>
        </w:tc>
        <w:tc>
          <w:tcPr>
            <w:tcW w:w="1701" w:type="dxa"/>
          </w:tcPr>
          <w:p w14:paraId="0969397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3284811.61</w:t>
            </w:r>
          </w:p>
        </w:tc>
      </w:tr>
    </w:tbl>
    <w:p w14:paraId="4844FB7D" w14:textId="77777777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</w:p>
    <w:p w14:paraId="1970CEDB" w14:textId="77777777" w:rsidR="00D2579A" w:rsidRPr="00D2579A" w:rsidRDefault="00D2579A" w:rsidP="00D2579A">
      <w:pPr>
        <w:overflowPunct/>
        <w:autoSpaceDE/>
        <w:autoSpaceDN/>
        <w:adjustRightInd/>
        <w:jc w:val="center"/>
        <w:textAlignment w:val="auto"/>
        <w:rPr>
          <w:rFonts w:eastAsia="Calibri"/>
          <w:b/>
          <w:sz w:val="28"/>
          <w:szCs w:val="28"/>
          <w:lang w:eastAsia="en-US"/>
        </w:rPr>
      </w:pPr>
      <w:r w:rsidRPr="00D2579A">
        <w:rPr>
          <w:rFonts w:eastAsia="Calibri"/>
          <w:b/>
          <w:sz w:val="28"/>
          <w:szCs w:val="28"/>
          <w:lang w:eastAsia="en-US"/>
        </w:rPr>
        <w:t>5. Сведения о границах сервитутов,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</w:p>
    <w:p w14:paraId="17BC5AAA" w14:textId="77777777" w:rsidR="00D2579A" w:rsidRPr="00D2579A" w:rsidRDefault="00D2579A" w:rsidP="00D2579A">
      <w:pPr>
        <w:overflowPunct/>
        <w:autoSpaceDE/>
        <w:autoSpaceDN/>
        <w:adjustRightInd/>
        <w:textAlignment w:val="auto"/>
        <w:rPr>
          <w:rFonts w:eastAsia="Calibri"/>
          <w:sz w:val="28"/>
          <w:szCs w:val="28"/>
          <w:lang w:eastAsia="en-US"/>
        </w:rPr>
      </w:pPr>
    </w:p>
    <w:p w14:paraId="2FEEDA97" w14:textId="77777777" w:rsidR="00D2579A" w:rsidRPr="00D2579A" w:rsidRDefault="00D2579A" w:rsidP="00D2579A">
      <w:pPr>
        <w:overflowPunct/>
        <w:textAlignment w:val="auto"/>
        <w:rPr>
          <w:sz w:val="28"/>
          <w:szCs w:val="28"/>
        </w:rPr>
      </w:pPr>
      <w:r w:rsidRPr="00D2579A">
        <w:rPr>
          <w:b/>
          <w:sz w:val="28"/>
          <w:szCs w:val="28"/>
        </w:rPr>
        <w:t>Сервитут №1</w:t>
      </w:r>
      <w:r w:rsidRPr="00D2579A">
        <w:rPr>
          <w:sz w:val="28"/>
          <w:szCs w:val="28"/>
        </w:rPr>
        <w:t>, площадь по проекту – 174 м2.</w:t>
      </w:r>
    </w:p>
    <w:tbl>
      <w:tblPr>
        <w:tblW w:w="45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01"/>
        <w:gridCol w:w="1701"/>
      </w:tblGrid>
      <w:tr w:rsidR="00D2579A" w:rsidRPr="00D2579A" w14:paraId="68B869AC" w14:textId="77777777" w:rsidTr="008F2928">
        <w:tc>
          <w:tcPr>
            <w:tcW w:w="1101" w:type="dxa"/>
            <w:vMerge w:val="restart"/>
            <w:vAlign w:val="center"/>
          </w:tcPr>
          <w:p w14:paraId="79449A7C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 xml:space="preserve">№ </w:t>
            </w:r>
          </w:p>
          <w:p w14:paraId="57E779C3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точки</w:t>
            </w:r>
          </w:p>
        </w:tc>
        <w:tc>
          <w:tcPr>
            <w:tcW w:w="3402" w:type="dxa"/>
            <w:gridSpan w:val="2"/>
            <w:vAlign w:val="center"/>
          </w:tcPr>
          <w:p w14:paraId="66370B46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координаты</w:t>
            </w:r>
          </w:p>
        </w:tc>
      </w:tr>
      <w:tr w:rsidR="00D2579A" w:rsidRPr="00D2579A" w14:paraId="616264AC" w14:textId="77777777" w:rsidTr="008F2928">
        <w:tc>
          <w:tcPr>
            <w:tcW w:w="1101" w:type="dxa"/>
            <w:vMerge/>
            <w:vAlign w:val="center"/>
          </w:tcPr>
          <w:p w14:paraId="05BAE53F" w14:textId="77777777" w:rsidR="00D2579A" w:rsidRPr="00D2579A" w:rsidRDefault="00D2579A" w:rsidP="00D2579A">
            <w:pPr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</w:p>
        </w:tc>
        <w:tc>
          <w:tcPr>
            <w:tcW w:w="1701" w:type="dxa"/>
            <w:vAlign w:val="center"/>
          </w:tcPr>
          <w:p w14:paraId="6DF95BBB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ind w:left="-56" w:right="-108"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701" w:type="dxa"/>
            <w:vAlign w:val="center"/>
          </w:tcPr>
          <w:p w14:paraId="1240F778" w14:textId="77777777" w:rsidR="00D2579A" w:rsidRPr="00D2579A" w:rsidRDefault="00D2579A" w:rsidP="00D2579A">
            <w:pPr>
              <w:shd w:val="clear" w:color="auto" w:fill="FFFFFF"/>
              <w:overflowPunct/>
              <w:autoSpaceDE/>
              <w:autoSpaceDN/>
              <w:adjustRightInd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У</w:t>
            </w:r>
          </w:p>
        </w:tc>
      </w:tr>
      <w:tr w:rsidR="00D2579A" w:rsidRPr="00D2579A" w14:paraId="585D92D3" w14:textId="77777777" w:rsidTr="008F2928">
        <w:tc>
          <w:tcPr>
            <w:tcW w:w="1101" w:type="dxa"/>
          </w:tcPr>
          <w:p w14:paraId="16BD0F8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6E0956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454013.77</w:t>
            </w:r>
          </w:p>
        </w:tc>
        <w:tc>
          <w:tcPr>
            <w:tcW w:w="1701" w:type="dxa"/>
          </w:tcPr>
          <w:p w14:paraId="7756CF5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3284904.60</w:t>
            </w:r>
          </w:p>
        </w:tc>
      </w:tr>
      <w:tr w:rsidR="00D2579A" w:rsidRPr="00D2579A" w14:paraId="6DDC5893" w14:textId="77777777" w:rsidTr="008F2928">
        <w:tc>
          <w:tcPr>
            <w:tcW w:w="1101" w:type="dxa"/>
          </w:tcPr>
          <w:p w14:paraId="18D68E7C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A24D8C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454020.07</w:t>
            </w:r>
          </w:p>
        </w:tc>
        <w:tc>
          <w:tcPr>
            <w:tcW w:w="1701" w:type="dxa"/>
          </w:tcPr>
          <w:p w14:paraId="729C364F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3284905.55</w:t>
            </w:r>
          </w:p>
        </w:tc>
      </w:tr>
      <w:tr w:rsidR="00D2579A" w:rsidRPr="00D2579A" w14:paraId="64CD68E6" w14:textId="77777777" w:rsidTr="008F2928">
        <w:tc>
          <w:tcPr>
            <w:tcW w:w="1101" w:type="dxa"/>
          </w:tcPr>
          <w:p w14:paraId="393F048D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14:paraId="419E66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454017.28</w:t>
            </w:r>
          </w:p>
        </w:tc>
        <w:tc>
          <w:tcPr>
            <w:tcW w:w="1701" w:type="dxa"/>
          </w:tcPr>
          <w:p w14:paraId="74CFD939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3284917.33</w:t>
            </w:r>
          </w:p>
        </w:tc>
      </w:tr>
      <w:tr w:rsidR="00D2579A" w:rsidRPr="00D2579A" w14:paraId="75E79F66" w14:textId="77777777" w:rsidTr="008F2928">
        <w:tc>
          <w:tcPr>
            <w:tcW w:w="1101" w:type="dxa"/>
          </w:tcPr>
          <w:p w14:paraId="373E2FE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14:paraId="67BF629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454023.67</w:t>
            </w:r>
          </w:p>
        </w:tc>
        <w:tc>
          <w:tcPr>
            <w:tcW w:w="1701" w:type="dxa"/>
          </w:tcPr>
          <w:p w14:paraId="3435256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3284919.17</w:t>
            </w:r>
          </w:p>
        </w:tc>
      </w:tr>
      <w:tr w:rsidR="00D2579A" w:rsidRPr="00D2579A" w14:paraId="50037C83" w14:textId="77777777" w:rsidTr="008F2928">
        <w:tc>
          <w:tcPr>
            <w:tcW w:w="1101" w:type="dxa"/>
          </w:tcPr>
          <w:p w14:paraId="51DB0FDA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5</w:t>
            </w:r>
          </w:p>
        </w:tc>
        <w:tc>
          <w:tcPr>
            <w:tcW w:w="1701" w:type="dxa"/>
          </w:tcPr>
          <w:p w14:paraId="5BFC0B8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454023.36</w:t>
            </w:r>
          </w:p>
        </w:tc>
        <w:tc>
          <w:tcPr>
            <w:tcW w:w="1701" w:type="dxa"/>
          </w:tcPr>
          <w:p w14:paraId="6F52A150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3284920.95</w:t>
            </w:r>
          </w:p>
        </w:tc>
      </w:tr>
      <w:tr w:rsidR="00D2579A" w:rsidRPr="00D2579A" w14:paraId="6E02097C" w14:textId="77777777" w:rsidTr="008F2928">
        <w:tc>
          <w:tcPr>
            <w:tcW w:w="1101" w:type="dxa"/>
          </w:tcPr>
          <w:p w14:paraId="30CC9092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6</w:t>
            </w:r>
          </w:p>
        </w:tc>
        <w:tc>
          <w:tcPr>
            <w:tcW w:w="1701" w:type="dxa"/>
          </w:tcPr>
          <w:p w14:paraId="32D308DB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454010.65</w:t>
            </w:r>
          </w:p>
        </w:tc>
        <w:tc>
          <w:tcPr>
            <w:tcW w:w="1701" w:type="dxa"/>
          </w:tcPr>
          <w:p w14:paraId="65078EE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3284918.75</w:t>
            </w:r>
          </w:p>
        </w:tc>
      </w:tr>
      <w:tr w:rsidR="00D2579A" w:rsidRPr="00D2579A" w14:paraId="01410DF1" w14:textId="77777777" w:rsidTr="008F2928">
        <w:tc>
          <w:tcPr>
            <w:tcW w:w="1101" w:type="dxa"/>
          </w:tcPr>
          <w:p w14:paraId="5F32C48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7</w:t>
            </w:r>
          </w:p>
        </w:tc>
        <w:tc>
          <w:tcPr>
            <w:tcW w:w="1701" w:type="dxa"/>
          </w:tcPr>
          <w:p w14:paraId="39AA008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454000.43</w:t>
            </w:r>
          </w:p>
        </w:tc>
        <w:tc>
          <w:tcPr>
            <w:tcW w:w="1701" w:type="dxa"/>
          </w:tcPr>
          <w:p w14:paraId="49E214B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3284917.47</w:t>
            </w:r>
          </w:p>
        </w:tc>
      </w:tr>
      <w:tr w:rsidR="00D2579A" w:rsidRPr="00D2579A" w14:paraId="2F807D66" w14:textId="77777777" w:rsidTr="008F2928">
        <w:tc>
          <w:tcPr>
            <w:tcW w:w="1101" w:type="dxa"/>
          </w:tcPr>
          <w:p w14:paraId="37C09425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8</w:t>
            </w:r>
          </w:p>
        </w:tc>
        <w:tc>
          <w:tcPr>
            <w:tcW w:w="1701" w:type="dxa"/>
          </w:tcPr>
          <w:p w14:paraId="72000EC1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454001.33</w:t>
            </w:r>
          </w:p>
        </w:tc>
        <w:tc>
          <w:tcPr>
            <w:tcW w:w="1701" w:type="dxa"/>
          </w:tcPr>
          <w:p w14:paraId="0742FA1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3284910.76</w:t>
            </w:r>
          </w:p>
        </w:tc>
      </w:tr>
      <w:tr w:rsidR="00D2579A" w:rsidRPr="00D2579A" w14:paraId="5AD98D86" w14:textId="77777777" w:rsidTr="008F2928">
        <w:tc>
          <w:tcPr>
            <w:tcW w:w="1101" w:type="dxa"/>
          </w:tcPr>
          <w:p w14:paraId="6F578B5E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9</w:t>
            </w:r>
          </w:p>
        </w:tc>
        <w:tc>
          <w:tcPr>
            <w:tcW w:w="1701" w:type="dxa"/>
          </w:tcPr>
          <w:p w14:paraId="0C8A82C6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454012.49</w:t>
            </w:r>
          </w:p>
        </w:tc>
        <w:tc>
          <w:tcPr>
            <w:tcW w:w="1701" w:type="dxa"/>
          </w:tcPr>
          <w:p w14:paraId="38C78F84" w14:textId="77777777" w:rsidR="00D2579A" w:rsidRPr="00D2579A" w:rsidRDefault="00D2579A" w:rsidP="00D2579A">
            <w:pPr>
              <w:overflowPunct/>
              <w:jc w:val="center"/>
              <w:textAlignment w:val="auto"/>
              <w:rPr>
                <w:sz w:val="28"/>
                <w:szCs w:val="28"/>
              </w:rPr>
            </w:pPr>
            <w:r w:rsidRPr="00D2579A">
              <w:rPr>
                <w:sz w:val="28"/>
                <w:szCs w:val="28"/>
              </w:rPr>
              <w:t>3284912.48</w:t>
            </w:r>
          </w:p>
        </w:tc>
      </w:tr>
    </w:tbl>
    <w:p w14:paraId="38A2BA75" w14:textId="77777777" w:rsidR="00D2579A" w:rsidRDefault="00D2579A" w:rsidP="00D2579A">
      <w:pPr>
        <w:overflowPunct/>
        <w:textAlignment w:val="auto"/>
        <w:rPr>
          <w:b/>
          <w:sz w:val="28"/>
          <w:szCs w:val="28"/>
        </w:rPr>
        <w:sectPr w:rsidR="00D2579A" w:rsidSect="00F3305A">
          <w:pgSz w:w="11906" w:h="16838"/>
          <w:pgMar w:top="1134" w:right="851" w:bottom="1134" w:left="1701" w:header="851" w:footer="198" w:gutter="0"/>
          <w:pgNumType w:start="1"/>
          <w:cols w:space="720"/>
          <w:titlePg/>
          <w:docGrid w:linePitch="272"/>
        </w:sectPr>
      </w:pPr>
    </w:p>
    <w:p w14:paraId="7F4B1FDD" w14:textId="5F4DB5A8" w:rsidR="00D2579A" w:rsidRPr="00D2579A" w:rsidRDefault="00D2579A" w:rsidP="00D2579A">
      <w:pPr>
        <w:overflowPunct/>
        <w:textAlignment w:val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 wp14:anchorId="7AC218E0" wp14:editId="4A320DEE">
            <wp:simplePos x="0" y="0"/>
            <wp:positionH relativeFrom="margin">
              <wp:align>center</wp:align>
            </wp:positionH>
            <wp:positionV relativeFrom="paragraph">
              <wp:posOffset>-270510</wp:posOffset>
            </wp:positionV>
            <wp:extent cx="8391525" cy="5934075"/>
            <wp:effectExtent l="0" t="0" r="9525" b="9525"/>
            <wp:wrapNone/>
            <wp:docPr id="129175269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F411D0" w14:textId="77777777" w:rsidR="00F3305A" w:rsidRDefault="00F3305A" w:rsidP="00F3305A"/>
    <w:p w14:paraId="1387D2C6" w14:textId="77777777" w:rsidR="00D2579A" w:rsidRDefault="00D2579A" w:rsidP="00F3305A"/>
    <w:p w14:paraId="10DAE355" w14:textId="77777777" w:rsidR="00D2579A" w:rsidRDefault="00D2579A" w:rsidP="00F3305A"/>
    <w:p w14:paraId="6B6E6B1C" w14:textId="77777777" w:rsidR="00D2579A" w:rsidRDefault="00D2579A" w:rsidP="00F3305A"/>
    <w:p w14:paraId="2E41469C" w14:textId="77777777" w:rsidR="00D2579A" w:rsidRDefault="00D2579A" w:rsidP="00F3305A"/>
    <w:p w14:paraId="13356261" w14:textId="77777777" w:rsidR="00D2579A" w:rsidRDefault="00D2579A" w:rsidP="00F3305A"/>
    <w:p w14:paraId="1AA0A302" w14:textId="77777777" w:rsidR="00D2579A" w:rsidRDefault="00D2579A" w:rsidP="00F3305A"/>
    <w:p w14:paraId="7E2FE16D" w14:textId="77777777" w:rsidR="00D2579A" w:rsidRDefault="00D2579A" w:rsidP="00F3305A"/>
    <w:p w14:paraId="1CA742E4" w14:textId="77777777" w:rsidR="00D2579A" w:rsidRDefault="00D2579A" w:rsidP="00F3305A"/>
    <w:p w14:paraId="2D9526AB" w14:textId="77777777" w:rsidR="00D2579A" w:rsidRDefault="00D2579A" w:rsidP="00F3305A"/>
    <w:p w14:paraId="6B81C59F" w14:textId="77777777" w:rsidR="00D2579A" w:rsidRDefault="00D2579A" w:rsidP="00F3305A"/>
    <w:p w14:paraId="1C903F13" w14:textId="77777777" w:rsidR="00D2579A" w:rsidRDefault="00D2579A" w:rsidP="00F3305A"/>
    <w:p w14:paraId="2E950826" w14:textId="77777777" w:rsidR="00D2579A" w:rsidRDefault="00D2579A" w:rsidP="00F3305A"/>
    <w:p w14:paraId="4141ABB4" w14:textId="77777777" w:rsidR="00D2579A" w:rsidRDefault="00D2579A" w:rsidP="00F3305A"/>
    <w:p w14:paraId="2DB09E7D" w14:textId="77777777" w:rsidR="00D2579A" w:rsidRDefault="00D2579A" w:rsidP="00F3305A"/>
    <w:p w14:paraId="48C97CE9" w14:textId="77777777" w:rsidR="00D2579A" w:rsidRDefault="00D2579A" w:rsidP="00F3305A"/>
    <w:p w14:paraId="7BA689DB" w14:textId="77777777" w:rsidR="00D2579A" w:rsidRDefault="00D2579A" w:rsidP="00F3305A"/>
    <w:p w14:paraId="071A8FD5" w14:textId="77777777" w:rsidR="00D2579A" w:rsidRDefault="00D2579A" w:rsidP="00F3305A"/>
    <w:p w14:paraId="7B5563F1" w14:textId="77777777" w:rsidR="00D2579A" w:rsidRDefault="00D2579A" w:rsidP="00F3305A"/>
    <w:p w14:paraId="0231F025" w14:textId="77777777" w:rsidR="00D2579A" w:rsidRDefault="00D2579A" w:rsidP="00F3305A"/>
    <w:p w14:paraId="4CE8A4DD" w14:textId="77777777" w:rsidR="00D2579A" w:rsidRDefault="00D2579A" w:rsidP="00F3305A"/>
    <w:p w14:paraId="4FBE5D5D" w14:textId="77777777" w:rsidR="00D2579A" w:rsidRDefault="00D2579A" w:rsidP="00F3305A"/>
    <w:p w14:paraId="7699A405" w14:textId="77777777" w:rsidR="00D2579A" w:rsidRDefault="00D2579A" w:rsidP="00F3305A"/>
    <w:p w14:paraId="6122A27E" w14:textId="77777777" w:rsidR="00D2579A" w:rsidRDefault="00D2579A" w:rsidP="00F3305A"/>
    <w:p w14:paraId="6479BD2E" w14:textId="77777777" w:rsidR="00D2579A" w:rsidRDefault="00D2579A" w:rsidP="00F3305A"/>
    <w:p w14:paraId="2ABC6E90" w14:textId="77777777" w:rsidR="00D2579A" w:rsidRDefault="00D2579A" w:rsidP="00F3305A"/>
    <w:p w14:paraId="4E2E1391" w14:textId="77777777" w:rsidR="00D2579A" w:rsidRDefault="00D2579A" w:rsidP="00F3305A"/>
    <w:p w14:paraId="2C10064C" w14:textId="77777777" w:rsidR="00D2579A" w:rsidRDefault="00D2579A" w:rsidP="00F3305A"/>
    <w:p w14:paraId="734D68D3" w14:textId="77777777" w:rsidR="00D2579A" w:rsidRDefault="00D2579A" w:rsidP="00F3305A"/>
    <w:p w14:paraId="5F4EB257" w14:textId="77777777" w:rsidR="00D2579A" w:rsidRDefault="00D2579A" w:rsidP="00F3305A"/>
    <w:p w14:paraId="07991E05" w14:textId="77777777" w:rsidR="00D2579A" w:rsidRDefault="00D2579A" w:rsidP="00F3305A"/>
    <w:p w14:paraId="53F81212" w14:textId="77777777" w:rsidR="00D2579A" w:rsidRDefault="00D2579A" w:rsidP="00F3305A"/>
    <w:p w14:paraId="408ACE0C" w14:textId="77777777" w:rsidR="00D2579A" w:rsidRDefault="00D2579A" w:rsidP="00F3305A"/>
    <w:p w14:paraId="74EE8444" w14:textId="77777777" w:rsidR="00D2579A" w:rsidRDefault="00D2579A" w:rsidP="00F3305A"/>
    <w:p w14:paraId="44C67D6D" w14:textId="77777777" w:rsidR="00D2579A" w:rsidRDefault="00D2579A" w:rsidP="00F3305A"/>
    <w:p w14:paraId="18767F7B" w14:textId="77777777" w:rsidR="00D2579A" w:rsidRDefault="00D2579A" w:rsidP="00F3305A"/>
    <w:p w14:paraId="07FB7365" w14:textId="77777777" w:rsidR="00D2579A" w:rsidRDefault="00D2579A" w:rsidP="00F3305A"/>
    <w:p w14:paraId="4C9B7D08" w14:textId="77777777" w:rsidR="00D2579A" w:rsidRDefault="00D2579A" w:rsidP="00F3305A"/>
    <w:p w14:paraId="3B35DD5E" w14:textId="77777777" w:rsidR="00D2579A" w:rsidRDefault="00D2579A" w:rsidP="00F3305A"/>
    <w:p w14:paraId="16C3E0C7" w14:textId="45D290A6" w:rsidR="00D2579A" w:rsidRDefault="00D2579A" w:rsidP="00F3305A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083F4681" wp14:editId="289DD646">
            <wp:simplePos x="0" y="0"/>
            <wp:positionH relativeFrom="column">
              <wp:posOffset>480060</wp:posOffset>
            </wp:positionH>
            <wp:positionV relativeFrom="paragraph">
              <wp:posOffset>-575310</wp:posOffset>
            </wp:positionV>
            <wp:extent cx="8391525" cy="5934075"/>
            <wp:effectExtent l="0" t="0" r="9525" b="9525"/>
            <wp:wrapNone/>
            <wp:docPr id="3692614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350BDC" w14:textId="77777777" w:rsidR="00D2579A" w:rsidRDefault="00D2579A" w:rsidP="00F3305A"/>
    <w:p w14:paraId="1C999A84" w14:textId="77777777" w:rsidR="00D2579A" w:rsidRDefault="00D2579A" w:rsidP="00F3305A"/>
    <w:p w14:paraId="0966A76A" w14:textId="442B2260" w:rsidR="00D2579A" w:rsidRDefault="00D2579A" w:rsidP="00F3305A"/>
    <w:p w14:paraId="4625F4B6" w14:textId="77777777" w:rsidR="00D2579A" w:rsidRDefault="00D2579A" w:rsidP="00F3305A"/>
    <w:p w14:paraId="3418C5FD" w14:textId="77777777" w:rsidR="00D2579A" w:rsidRDefault="00D2579A" w:rsidP="00F3305A"/>
    <w:p w14:paraId="315BFC54" w14:textId="77777777" w:rsidR="00D2579A" w:rsidRDefault="00D2579A" w:rsidP="00F3305A"/>
    <w:p w14:paraId="66BEB1EE" w14:textId="77777777" w:rsidR="00D2579A" w:rsidRDefault="00D2579A" w:rsidP="00F3305A"/>
    <w:p w14:paraId="344B9669" w14:textId="77777777" w:rsidR="00D2579A" w:rsidRDefault="00D2579A" w:rsidP="00F3305A"/>
    <w:p w14:paraId="78E0A6B1" w14:textId="77777777" w:rsidR="00D2579A" w:rsidRDefault="00D2579A" w:rsidP="00F3305A"/>
    <w:p w14:paraId="71871F18" w14:textId="77777777" w:rsidR="00D2579A" w:rsidRDefault="00D2579A" w:rsidP="00F3305A"/>
    <w:p w14:paraId="6D265A07" w14:textId="77777777" w:rsidR="00D2579A" w:rsidRDefault="00D2579A" w:rsidP="00F3305A"/>
    <w:p w14:paraId="2C41B23D" w14:textId="77777777" w:rsidR="00D2579A" w:rsidRDefault="00D2579A" w:rsidP="00F3305A"/>
    <w:p w14:paraId="429D669B" w14:textId="77777777" w:rsidR="00D2579A" w:rsidRDefault="00D2579A" w:rsidP="00F3305A"/>
    <w:p w14:paraId="6C81EF10" w14:textId="77777777" w:rsidR="00D2579A" w:rsidRDefault="00D2579A" w:rsidP="00F3305A"/>
    <w:p w14:paraId="26F0FAD8" w14:textId="77777777" w:rsidR="00D2579A" w:rsidRDefault="00D2579A" w:rsidP="00F3305A"/>
    <w:p w14:paraId="2E9458CD" w14:textId="77777777" w:rsidR="00D2579A" w:rsidRDefault="00D2579A" w:rsidP="00F3305A"/>
    <w:p w14:paraId="2E77AE5A" w14:textId="77777777" w:rsidR="00D2579A" w:rsidRDefault="00D2579A" w:rsidP="00F3305A"/>
    <w:p w14:paraId="0385B0BC" w14:textId="77777777" w:rsidR="00D2579A" w:rsidRDefault="00D2579A" w:rsidP="00F3305A"/>
    <w:p w14:paraId="4F07E77E" w14:textId="77777777" w:rsidR="00D2579A" w:rsidRDefault="00D2579A" w:rsidP="00F3305A"/>
    <w:p w14:paraId="672F8693" w14:textId="77777777" w:rsidR="00D2579A" w:rsidRDefault="00D2579A" w:rsidP="00F3305A"/>
    <w:p w14:paraId="3D7954BE" w14:textId="77777777" w:rsidR="00D2579A" w:rsidRDefault="00D2579A" w:rsidP="00F3305A"/>
    <w:p w14:paraId="1B621377" w14:textId="77777777" w:rsidR="00D2579A" w:rsidRDefault="00D2579A" w:rsidP="00F3305A"/>
    <w:p w14:paraId="13463B1E" w14:textId="77777777" w:rsidR="00D2579A" w:rsidRDefault="00D2579A" w:rsidP="00F3305A"/>
    <w:p w14:paraId="7FEF60BB" w14:textId="77777777" w:rsidR="00D2579A" w:rsidRDefault="00D2579A" w:rsidP="00F3305A"/>
    <w:p w14:paraId="5CD21CE9" w14:textId="77777777" w:rsidR="00D2579A" w:rsidRDefault="00D2579A" w:rsidP="00F3305A"/>
    <w:p w14:paraId="75863E9B" w14:textId="77777777" w:rsidR="00D2579A" w:rsidRDefault="00D2579A" w:rsidP="00F3305A"/>
    <w:p w14:paraId="796EB1A6" w14:textId="77777777" w:rsidR="00D2579A" w:rsidRDefault="00D2579A" w:rsidP="00F3305A"/>
    <w:p w14:paraId="380EB6A9" w14:textId="77777777" w:rsidR="00D2579A" w:rsidRDefault="00D2579A" w:rsidP="00F3305A"/>
    <w:p w14:paraId="4A11CB0D" w14:textId="77777777" w:rsidR="00D2579A" w:rsidRDefault="00D2579A" w:rsidP="00F3305A"/>
    <w:p w14:paraId="601256F6" w14:textId="77777777" w:rsidR="00D2579A" w:rsidRDefault="00D2579A" w:rsidP="00F3305A"/>
    <w:p w14:paraId="7EBBE939" w14:textId="77777777" w:rsidR="00D2579A" w:rsidRDefault="00D2579A" w:rsidP="00F3305A"/>
    <w:p w14:paraId="3A4F9553" w14:textId="77777777" w:rsidR="00D2579A" w:rsidRDefault="00D2579A" w:rsidP="00F3305A"/>
    <w:p w14:paraId="653D2BE8" w14:textId="77777777" w:rsidR="00D2579A" w:rsidRDefault="00D2579A" w:rsidP="00F3305A"/>
    <w:p w14:paraId="48A2F3E8" w14:textId="77777777" w:rsidR="00D2579A" w:rsidRDefault="00D2579A" w:rsidP="00F3305A"/>
    <w:p w14:paraId="2F29A7EF" w14:textId="77777777" w:rsidR="00D2579A" w:rsidRDefault="00D2579A" w:rsidP="00F3305A"/>
    <w:p w14:paraId="15FDED35" w14:textId="77777777" w:rsidR="00D2579A" w:rsidRDefault="00D2579A" w:rsidP="00F3305A"/>
    <w:p w14:paraId="14FBD6B5" w14:textId="77777777" w:rsidR="00D2579A" w:rsidRDefault="00D2579A" w:rsidP="00F3305A"/>
    <w:p w14:paraId="73A689F2" w14:textId="77777777" w:rsidR="00D2579A" w:rsidRDefault="00D2579A" w:rsidP="00F3305A"/>
    <w:p w14:paraId="43549CE3" w14:textId="77777777" w:rsidR="00D2579A" w:rsidRDefault="00D2579A" w:rsidP="00F3305A"/>
    <w:p w14:paraId="29BEB7B9" w14:textId="06ED56E9" w:rsidR="00D2579A" w:rsidRDefault="006A1433" w:rsidP="00F3305A"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59A699E" wp14:editId="5A2BEF00">
            <wp:simplePos x="0" y="0"/>
            <wp:positionH relativeFrom="column">
              <wp:posOffset>584835</wp:posOffset>
            </wp:positionH>
            <wp:positionV relativeFrom="paragraph">
              <wp:posOffset>-270510</wp:posOffset>
            </wp:positionV>
            <wp:extent cx="8391525" cy="5934075"/>
            <wp:effectExtent l="0" t="0" r="9525" b="9525"/>
            <wp:wrapNone/>
            <wp:docPr id="97754494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37A264" w14:textId="77777777" w:rsidR="00D2579A" w:rsidRDefault="00D2579A" w:rsidP="00F3305A"/>
    <w:p w14:paraId="15FB1B55" w14:textId="77777777" w:rsidR="00D2579A" w:rsidRDefault="00D2579A" w:rsidP="00F3305A"/>
    <w:p w14:paraId="0309C381" w14:textId="6BBB2E55" w:rsidR="00D2579A" w:rsidRPr="00F3305A" w:rsidRDefault="00D2579A" w:rsidP="00F3305A"/>
    <w:sectPr w:rsidR="00D2579A" w:rsidRPr="00F3305A" w:rsidSect="00D2579A">
      <w:pgSz w:w="16838" w:h="11906" w:orient="landscape"/>
      <w:pgMar w:top="1701" w:right="1134" w:bottom="851" w:left="1134" w:header="851" w:footer="198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4A55B" w14:textId="77777777" w:rsidR="00E51BAE" w:rsidRDefault="00E51BAE">
      <w:r>
        <w:separator/>
      </w:r>
    </w:p>
  </w:endnote>
  <w:endnote w:type="continuationSeparator" w:id="0">
    <w:p w14:paraId="2A9ABF0D" w14:textId="77777777" w:rsidR="00E51BAE" w:rsidRDefault="00E51B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5E42BC" w14:textId="77777777" w:rsidR="008B49FC" w:rsidRDefault="008B49FC">
    <w:pPr>
      <w:pStyle w:val="a5"/>
    </w:pPr>
  </w:p>
  <w:p w14:paraId="3932E35D" w14:textId="77777777" w:rsidR="008B49FC" w:rsidRDefault="008B49F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B41392" w14:textId="77777777" w:rsidR="008B49FC" w:rsidRDefault="004F3415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7A3AFF6B" wp14:editId="4465ADA6">
              <wp:simplePos x="0" y="0"/>
              <wp:positionH relativeFrom="page">
                <wp:posOffset>209550</wp:posOffset>
              </wp:positionH>
              <wp:positionV relativeFrom="page">
                <wp:posOffset>7277100</wp:posOffset>
              </wp:positionV>
              <wp:extent cx="342900" cy="3121025"/>
              <wp:effectExtent l="0" t="0" r="0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900" cy="3121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EEC2A8" w14:textId="77777777" w:rsidR="008B49FC" w:rsidRDefault="008B49FC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3AFF6B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.5pt;margin-top:573pt;width:27pt;height:245.7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" filled="f" stroked="f">
              <v:textbox inset="0,0,0,0">
                <w:txbxContent>
                  <w:p w14:paraId="3BEEC2A8" w14:textId="77777777" w:rsidR="008B49FC" w:rsidRDefault="008B49FC"/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EAB278" w14:textId="77777777" w:rsidR="00E51BAE" w:rsidRDefault="00E51BAE">
      <w:r>
        <w:separator/>
      </w:r>
    </w:p>
  </w:footnote>
  <w:footnote w:type="continuationSeparator" w:id="0">
    <w:p w14:paraId="39545CE4" w14:textId="77777777" w:rsidR="00E51BAE" w:rsidRDefault="00E51B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DC9C94" w14:textId="536F1D2B" w:rsidR="008B49FC" w:rsidRDefault="008B49FC">
    <w:pPr>
      <w:pStyle w:val="a3"/>
    </w:pPr>
  </w:p>
  <w:p w14:paraId="446FCD01" w14:textId="77777777" w:rsidR="008B49FC" w:rsidRDefault="008B49F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06A9"/>
    <w:multiLevelType w:val="multilevel"/>
    <w:tmpl w:val="48C4179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" w15:restartNumberingAfterBreak="0">
    <w:nsid w:val="07AC7B2C"/>
    <w:multiLevelType w:val="hybridMultilevel"/>
    <w:tmpl w:val="1876D92E"/>
    <w:lvl w:ilvl="0" w:tplc="B5AC3B1E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77"/>
        </w:tabs>
        <w:ind w:left="18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97"/>
        </w:tabs>
        <w:ind w:left="25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17"/>
        </w:tabs>
        <w:ind w:left="33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37"/>
        </w:tabs>
        <w:ind w:left="40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57"/>
        </w:tabs>
        <w:ind w:left="47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77"/>
        </w:tabs>
        <w:ind w:left="54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97"/>
        </w:tabs>
        <w:ind w:left="61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17"/>
        </w:tabs>
        <w:ind w:left="6917" w:hanging="360"/>
      </w:pPr>
      <w:rPr>
        <w:rFonts w:ascii="Wingdings" w:hAnsi="Wingdings" w:hint="default"/>
      </w:rPr>
    </w:lvl>
  </w:abstractNum>
  <w:abstractNum w:abstractNumId="2" w15:restartNumberingAfterBreak="0">
    <w:nsid w:val="08817729"/>
    <w:multiLevelType w:val="multilevel"/>
    <w:tmpl w:val="40A2F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52ECE"/>
    <w:multiLevelType w:val="multilevel"/>
    <w:tmpl w:val="A858D7B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4" w15:restartNumberingAfterBreak="0">
    <w:nsid w:val="0C21799C"/>
    <w:multiLevelType w:val="multilevel"/>
    <w:tmpl w:val="64E083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1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72" w:hanging="2160"/>
      </w:pPr>
      <w:rPr>
        <w:rFonts w:hint="default"/>
      </w:rPr>
    </w:lvl>
  </w:abstractNum>
  <w:abstractNum w:abstractNumId="5" w15:restartNumberingAfterBreak="0">
    <w:nsid w:val="157A308E"/>
    <w:multiLevelType w:val="multilevel"/>
    <w:tmpl w:val="0D560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B552E0"/>
    <w:multiLevelType w:val="singleLevel"/>
    <w:tmpl w:val="7506F0E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17E841E3"/>
    <w:multiLevelType w:val="hybridMultilevel"/>
    <w:tmpl w:val="336413BE"/>
    <w:lvl w:ilvl="0" w:tplc="50A650D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7FC5ABC"/>
    <w:multiLevelType w:val="multilevel"/>
    <w:tmpl w:val="642A07C0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60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9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40" w:hanging="2160"/>
      </w:pPr>
      <w:rPr>
        <w:rFonts w:hint="default"/>
      </w:rPr>
    </w:lvl>
  </w:abstractNum>
  <w:abstractNum w:abstractNumId="9" w15:restartNumberingAfterBreak="0">
    <w:nsid w:val="1A671CDC"/>
    <w:multiLevelType w:val="hybridMultilevel"/>
    <w:tmpl w:val="93E417CA"/>
    <w:lvl w:ilvl="0" w:tplc="04190001">
      <w:start w:val="1"/>
      <w:numFmt w:val="bullet"/>
      <w:lvlText w:val=""/>
      <w:lvlJc w:val="left"/>
      <w:pPr>
        <w:tabs>
          <w:tab w:val="num" w:pos="870"/>
        </w:tabs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10" w15:restartNumberingAfterBreak="0">
    <w:nsid w:val="1B096239"/>
    <w:multiLevelType w:val="multilevel"/>
    <w:tmpl w:val="F8C2C34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20CC798A"/>
    <w:multiLevelType w:val="multilevel"/>
    <w:tmpl w:val="FE4C387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244104C6"/>
    <w:multiLevelType w:val="hybridMultilevel"/>
    <w:tmpl w:val="14CC2AD6"/>
    <w:lvl w:ilvl="0" w:tplc="1F9AD60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CD6CAF"/>
    <w:multiLevelType w:val="multilevel"/>
    <w:tmpl w:val="9E72E8A2"/>
    <w:lvl w:ilvl="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51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6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77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55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4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61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752" w:hanging="2160"/>
      </w:pPr>
      <w:rPr>
        <w:rFonts w:hint="default"/>
      </w:rPr>
    </w:lvl>
  </w:abstractNum>
  <w:abstractNum w:abstractNumId="14" w15:restartNumberingAfterBreak="0">
    <w:nsid w:val="28DA796D"/>
    <w:multiLevelType w:val="multilevel"/>
    <w:tmpl w:val="82F690BE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571"/>
        </w:tabs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931"/>
        </w:tabs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931"/>
        </w:tabs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651"/>
        </w:tabs>
        <w:ind w:left="2651" w:hanging="1800"/>
      </w:pPr>
      <w:rPr>
        <w:rFonts w:hint="default"/>
      </w:rPr>
    </w:lvl>
  </w:abstractNum>
  <w:abstractNum w:abstractNumId="15" w15:restartNumberingAfterBreak="0">
    <w:nsid w:val="41A632F7"/>
    <w:multiLevelType w:val="singleLevel"/>
    <w:tmpl w:val="F09C2828"/>
    <w:lvl w:ilvl="0">
      <w:numFmt w:val="bullet"/>
      <w:lvlText w:val="-"/>
      <w:lvlJc w:val="left"/>
      <w:pPr>
        <w:tabs>
          <w:tab w:val="num" w:pos="1080"/>
        </w:tabs>
        <w:ind w:left="0" w:firstLine="720"/>
      </w:pPr>
      <w:rPr>
        <w:rFonts w:hint="default"/>
      </w:rPr>
    </w:lvl>
  </w:abstractNum>
  <w:abstractNum w:abstractNumId="16" w15:restartNumberingAfterBreak="0">
    <w:nsid w:val="43CD5BC2"/>
    <w:multiLevelType w:val="multilevel"/>
    <w:tmpl w:val="075EF7B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9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6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34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74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528" w:hanging="2160"/>
      </w:pPr>
      <w:rPr>
        <w:rFonts w:hint="default"/>
      </w:rPr>
    </w:lvl>
  </w:abstractNum>
  <w:abstractNum w:abstractNumId="17" w15:restartNumberingAfterBreak="0">
    <w:nsid w:val="44732881"/>
    <w:multiLevelType w:val="hybridMultilevel"/>
    <w:tmpl w:val="A78673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602536"/>
    <w:multiLevelType w:val="multilevel"/>
    <w:tmpl w:val="67301CC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3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7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2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4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72" w:hanging="2160"/>
      </w:pPr>
      <w:rPr>
        <w:rFonts w:hint="default"/>
      </w:rPr>
    </w:lvl>
  </w:abstractNum>
  <w:abstractNum w:abstractNumId="19" w15:restartNumberingAfterBreak="0">
    <w:nsid w:val="470A208B"/>
    <w:multiLevelType w:val="hybridMultilevel"/>
    <w:tmpl w:val="1BC47E42"/>
    <w:lvl w:ilvl="0" w:tplc="A630209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93958A3"/>
    <w:multiLevelType w:val="hybridMultilevel"/>
    <w:tmpl w:val="413C24B2"/>
    <w:lvl w:ilvl="0" w:tplc="04190001">
      <w:start w:val="1"/>
      <w:numFmt w:val="bullet"/>
      <w:lvlText w:val=""/>
      <w:lvlJc w:val="left"/>
      <w:pPr>
        <w:tabs>
          <w:tab w:val="num" w:pos="870"/>
        </w:tabs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21" w15:restartNumberingAfterBreak="0">
    <w:nsid w:val="4CA17E68"/>
    <w:multiLevelType w:val="hybridMultilevel"/>
    <w:tmpl w:val="82DEEC98"/>
    <w:lvl w:ilvl="0" w:tplc="02FAA74E">
      <w:start w:val="3"/>
      <w:numFmt w:val="bullet"/>
      <w:lvlText w:val="-"/>
      <w:lvlJc w:val="left"/>
      <w:pPr>
        <w:tabs>
          <w:tab w:val="num" w:pos="2520"/>
        </w:tabs>
        <w:ind w:left="2520" w:hanging="9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4DF62ED0"/>
    <w:multiLevelType w:val="hybridMultilevel"/>
    <w:tmpl w:val="72D48ED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3" w15:restartNumberingAfterBreak="0">
    <w:nsid w:val="4E876019"/>
    <w:multiLevelType w:val="hybridMultilevel"/>
    <w:tmpl w:val="BD7604B0"/>
    <w:lvl w:ilvl="0" w:tplc="18829F9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EC344B9"/>
    <w:multiLevelType w:val="hybridMultilevel"/>
    <w:tmpl w:val="68E6A69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 w15:restartNumberingAfterBreak="0">
    <w:nsid w:val="4FF4155D"/>
    <w:multiLevelType w:val="multilevel"/>
    <w:tmpl w:val="6F06C05E"/>
    <w:lvl w:ilvl="0">
      <w:start w:val="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1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26" w15:restartNumberingAfterBreak="0">
    <w:nsid w:val="58FC0B82"/>
    <w:multiLevelType w:val="hybridMultilevel"/>
    <w:tmpl w:val="9F5ABE2E"/>
    <w:lvl w:ilvl="0" w:tplc="E95E3D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B934E70"/>
    <w:multiLevelType w:val="hybridMultilevel"/>
    <w:tmpl w:val="EB92C4D8"/>
    <w:lvl w:ilvl="0" w:tplc="B5AC3B1E">
      <w:start w:val="1"/>
      <w:numFmt w:val="bullet"/>
      <w:lvlText w:val=""/>
      <w:lvlJc w:val="left"/>
      <w:pPr>
        <w:tabs>
          <w:tab w:val="num" w:pos="2291"/>
        </w:tabs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77"/>
        </w:tabs>
        <w:ind w:left="18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97"/>
        </w:tabs>
        <w:ind w:left="25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17"/>
        </w:tabs>
        <w:ind w:left="33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37"/>
        </w:tabs>
        <w:ind w:left="40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57"/>
        </w:tabs>
        <w:ind w:left="47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77"/>
        </w:tabs>
        <w:ind w:left="54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97"/>
        </w:tabs>
        <w:ind w:left="61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17"/>
        </w:tabs>
        <w:ind w:left="6917" w:hanging="360"/>
      </w:pPr>
      <w:rPr>
        <w:rFonts w:ascii="Wingdings" w:hAnsi="Wingdings" w:hint="default"/>
      </w:rPr>
    </w:lvl>
  </w:abstractNum>
  <w:abstractNum w:abstractNumId="28" w15:restartNumberingAfterBreak="0">
    <w:nsid w:val="64AC646F"/>
    <w:multiLevelType w:val="multilevel"/>
    <w:tmpl w:val="B0CC1458"/>
    <w:lvl w:ilvl="0">
      <w:start w:val="2"/>
      <w:numFmt w:val="decimal"/>
      <w:lvlText w:val="%1."/>
      <w:lvlJc w:val="left"/>
      <w:pPr>
        <w:ind w:left="78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2160"/>
      </w:pPr>
      <w:rPr>
        <w:rFonts w:hint="default"/>
      </w:rPr>
    </w:lvl>
  </w:abstractNum>
  <w:abstractNum w:abstractNumId="29" w15:restartNumberingAfterBreak="0">
    <w:nsid w:val="64B52E34"/>
    <w:multiLevelType w:val="hybridMultilevel"/>
    <w:tmpl w:val="9C12D65E"/>
    <w:lvl w:ilvl="0" w:tplc="0BCE4196">
      <w:start w:val="4"/>
      <w:numFmt w:val="decimal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5EB4637"/>
    <w:multiLevelType w:val="hybridMultilevel"/>
    <w:tmpl w:val="49C4375A"/>
    <w:lvl w:ilvl="0" w:tplc="618EDDDE">
      <w:start w:val="2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  <w:sz w:val="26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31" w15:restartNumberingAfterBreak="0">
    <w:nsid w:val="66B91D29"/>
    <w:multiLevelType w:val="singleLevel"/>
    <w:tmpl w:val="F09C2828"/>
    <w:lvl w:ilvl="0">
      <w:numFmt w:val="bullet"/>
      <w:lvlText w:val="-"/>
      <w:lvlJc w:val="left"/>
      <w:pPr>
        <w:tabs>
          <w:tab w:val="num" w:pos="1080"/>
        </w:tabs>
        <w:ind w:left="0" w:firstLine="720"/>
      </w:pPr>
      <w:rPr>
        <w:rFonts w:hint="default"/>
      </w:rPr>
    </w:lvl>
  </w:abstractNum>
  <w:abstractNum w:abstractNumId="32" w15:restartNumberingAfterBreak="0">
    <w:nsid w:val="67753467"/>
    <w:multiLevelType w:val="multilevel"/>
    <w:tmpl w:val="05CEFB04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42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</w:rPr>
    </w:lvl>
  </w:abstractNum>
  <w:abstractNum w:abstractNumId="33" w15:restartNumberingAfterBreak="0">
    <w:nsid w:val="6C5249D0"/>
    <w:multiLevelType w:val="hybridMultilevel"/>
    <w:tmpl w:val="32869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AE66A8"/>
    <w:multiLevelType w:val="hybridMultilevel"/>
    <w:tmpl w:val="4C48CAE4"/>
    <w:lvl w:ilvl="0" w:tplc="E968F9B6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6F474944"/>
    <w:multiLevelType w:val="hybridMultilevel"/>
    <w:tmpl w:val="460816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0B2984"/>
    <w:multiLevelType w:val="multilevel"/>
    <w:tmpl w:val="F4E475E4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7" w15:restartNumberingAfterBreak="0">
    <w:nsid w:val="793D71C4"/>
    <w:multiLevelType w:val="singleLevel"/>
    <w:tmpl w:val="2C587E9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sz w:val="28"/>
      </w:rPr>
    </w:lvl>
  </w:abstractNum>
  <w:abstractNum w:abstractNumId="38" w15:restartNumberingAfterBreak="0">
    <w:nsid w:val="7E4438C9"/>
    <w:multiLevelType w:val="multilevel"/>
    <w:tmpl w:val="3C7CCE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num w:numId="1" w16cid:durableId="26225642">
    <w:abstractNumId w:val="26"/>
  </w:num>
  <w:num w:numId="2" w16cid:durableId="208347342">
    <w:abstractNumId w:val="28"/>
  </w:num>
  <w:num w:numId="3" w16cid:durableId="1153957938">
    <w:abstractNumId w:val="23"/>
  </w:num>
  <w:num w:numId="4" w16cid:durableId="98792240">
    <w:abstractNumId w:val="35"/>
  </w:num>
  <w:num w:numId="5" w16cid:durableId="152843459">
    <w:abstractNumId w:val="33"/>
  </w:num>
  <w:num w:numId="6" w16cid:durableId="247543784">
    <w:abstractNumId w:val="37"/>
  </w:num>
  <w:num w:numId="7" w16cid:durableId="172886966">
    <w:abstractNumId w:val="18"/>
  </w:num>
  <w:num w:numId="8" w16cid:durableId="1886942652">
    <w:abstractNumId w:val="4"/>
  </w:num>
  <w:num w:numId="9" w16cid:durableId="218711609">
    <w:abstractNumId w:val="11"/>
  </w:num>
  <w:num w:numId="10" w16cid:durableId="1033648198">
    <w:abstractNumId w:val="13"/>
  </w:num>
  <w:num w:numId="11" w16cid:durableId="411706822">
    <w:abstractNumId w:val="0"/>
  </w:num>
  <w:num w:numId="12" w16cid:durableId="1749769064">
    <w:abstractNumId w:val="21"/>
  </w:num>
  <w:num w:numId="13" w16cid:durableId="1694070370">
    <w:abstractNumId w:val="14"/>
  </w:num>
  <w:num w:numId="14" w16cid:durableId="1489908152">
    <w:abstractNumId w:val="1"/>
  </w:num>
  <w:num w:numId="15" w16cid:durableId="572203473">
    <w:abstractNumId w:val="15"/>
  </w:num>
  <w:num w:numId="16" w16cid:durableId="90051033">
    <w:abstractNumId w:val="27"/>
  </w:num>
  <w:num w:numId="17" w16cid:durableId="2000691668">
    <w:abstractNumId w:val="31"/>
  </w:num>
  <w:num w:numId="18" w16cid:durableId="2030718669">
    <w:abstractNumId w:val="22"/>
  </w:num>
  <w:num w:numId="19" w16cid:durableId="1450004144">
    <w:abstractNumId w:val="24"/>
  </w:num>
  <w:num w:numId="20" w16cid:durableId="1909070204">
    <w:abstractNumId w:val="6"/>
  </w:num>
  <w:num w:numId="21" w16cid:durableId="1930314471">
    <w:abstractNumId w:val="20"/>
  </w:num>
  <w:num w:numId="22" w16cid:durableId="1208489172">
    <w:abstractNumId w:val="9"/>
  </w:num>
  <w:num w:numId="23" w16cid:durableId="1028019984">
    <w:abstractNumId w:val="30"/>
  </w:num>
  <w:num w:numId="24" w16cid:durableId="1461071882">
    <w:abstractNumId w:val="5"/>
  </w:num>
  <w:num w:numId="25" w16cid:durableId="969748420">
    <w:abstractNumId w:val="17"/>
  </w:num>
  <w:num w:numId="26" w16cid:durableId="95710649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798494192">
    <w:abstractNumId w:val="34"/>
  </w:num>
  <w:num w:numId="28" w16cid:durableId="194198771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21230143">
    <w:abstractNumId w:val="7"/>
  </w:num>
  <w:num w:numId="30" w16cid:durableId="7700515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105345685">
    <w:abstractNumId w:val="25"/>
  </w:num>
  <w:num w:numId="32" w16cid:durableId="976109877">
    <w:abstractNumId w:val="3"/>
  </w:num>
  <w:num w:numId="33" w16cid:durableId="1136337549">
    <w:abstractNumId w:val="2"/>
  </w:num>
  <w:num w:numId="34" w16cid:durableId="1074740848">
    <w:abstractNumId w:val="16"/>
  </w:num>
  <w:num w:numId="35" w16cid:durableId="2111198747">
    <w:abstractNumId w:val="32"/>
  </w:num>
  <w:num w:numId="36" w16cid:durableId="10226964">
    <w:abstractNumId w:val="36"/>
  </w:num>
  <w:num w:numId="37" w16cid:durableId="1630279438">
    <w:abstractNumId w:val="8"/>
  </w:num>
  <w:num w:numId="38" w16cid:durableId="605886084">
    <w:abstractNumId w:val="38"/>
  </w:num>
  <w:num w:numId="39" w16cid:durableId="1930695426">
    <w:abstractNumId w:val="10"/>
  </w:num>
  <w:num w:numId="40" w16cid:durableId="2011369303">
    <w:abstractNumId w:val="19"/>
  </w:num>
  <w:num w:numId="41" w16cid:durableId="629551907">
    <w:abstractNumId w:val="29"/>
  </w:num>
  <w:num w:numId="42" w16cid:durableId="1946037044">
    <w:abstractNumId w:val="1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hideGrammaticalErrors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ttachedTemplate r:id="rId1"/>
  <w:defaultTabStop w:val="720"/>
  <w:hyphenationZone w:val="35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4F5B"/>
    <w:rsid w:val="00000013"/>
    <w:rsid w:val="00000252"/>
    <w:rsid w:val="000008FE"/>
    <w:rsid w:val="00001EB7"/>
    <w:rsid w:val="00002CF8"/>
    <w:rsid w:val="00003D26"/>
    <w:rsid w:val="00004C84"/>
    <w:rsid w:val="00006C6D"/>
    <w:rsid w:val="00011107"/>
    <w:rsid w:val="0001249D"/>
    <w:rsid w:val="00012EFA"/>
    <w:rsid w:val="00013CF4"/>
    <w:rsid w:val="00014E8E"/>
    <w:rsid w:val="00016D7F"/>
    <w:rsid w:val="000222B6"/>
    <w:rsid w:val="00022C54"/>
    <w:rsid w:val="00023951"/>
    <w:rsid w:val="000239D3"/>
    <w:rsid w:val="00024836"/>
    <w:rsid w:val="0002653B"/>
    <w:rsid w:val="000336DD"/>
    <w:rsid w:val="00034061"/>
    <w:rsid w:val="00034B7D"/>
    <w:rsid w:val="000357DB"/>
    <w:rsid w:val="00035852"/>
    <w:rsid w:val="00036805"/>
    <w:rsid w:val="00036E8B"/>
    <w:rsid w:val="000374A6"/>
    <w:rsid w:val="00037654"/>
    <w:rsid w:val="0004460C"/>
    <w:rsid w:val="00045511"/>
    <w:rsid w:val="00051C18"/>
    <w:rsid w:val="000526BB"/>
    <w:rsid w:val="00053971"/>
    <w:rsid w:val="0005564D"/>
    <w:rsid w:val="00057A68"/>
    <w:rsid w:val="000606DB"/>
    <w:rsid w:val="00061189"/>
    <w:rsid w:val="00063EAC"/>
    <w:rsid w:val="0006421C"/>
    <w:rsid w:val="0006468A"/>
    <w:rsid w:val="00067201"/>
    <w:rsid w:val="00074E2E"/>
    <w:rsid w:val="00075B0D"/>
    <w:rsid w:val="00075C1D"/>
    <w:rsid w:val="00076B2E"/>
    <w:rsid w:val="000771EE"/>
    <w:rsid w:val="00077F27"/>
    <w:rsid w:val="00080B31"/>
    <w:rsid w:val="00080E80"/>
    <w:rsid w:val="00081615"/>
    <w:rsid w:val="0008185A"/>
    <w:rsid w:val="0008245E"/>
    <w:rsid w:val="00083B3A"/>
    <w:rsid w:val="00083FED"/>
    <w:rsid w:val="00084C99"/>
    <w:rsid w:val="00084DA3"/>
    <w:rsid w:val="00084DC7"/>
    <w:rsid w:val="00087291"/>
    <w:rsid w:val="00090136"/>
    <w:rsid w:val="00090976"/>
    <w:rsid w:val="00091331"/>
    <w:rsid w:val="00091E25"/>
    <w:rsid w:val="00092241"/>
    <w:rsid w:val="0009258C"/>
    <w:rsid w:val="000946DA"/>
    <w:rsid w:val="00095697"/>
    <w:rsid w:val="00095B75"/>
    <w:rsid w:val="0009783C"/>
    <w:rsid w:val="000A038A"/>
    <w:rsid w:val="000A1426"/>
    <w:rsid w:val="000A1E55"/>
    <w:rsid w:val="000A5FC9"/>
    <w:rsid w:val="000A62F5"/>
    <w:rsid w:val="000A6477"/>
    <w:rsid w:val="000B16A5"/>
    <w:rsid w:val="000B1D05"/>
    <w:rsid w:val="000B2F21"/>
    <w:rsid w:val="000C06BF"/>
    <w:rsid w:val="000C206D"/>
    <w:rsid w:val="000C545E"/>
    <w:rsid w:val="000D383A"/>
    <w:rsid w:val="000D4406"/>
    <w:rsid w:val="000D4E71"/>
    <w:rsid w:val="000D55A6"/>
    <w:rsid w:val="000D61BB"/>
    <w:rsid w:val="000D6B20"/>
    <w:rsid w:val="000E063E"/>
    <w:rsid w:val="000E13F6"/>
    <w:rsid w:val="000E1426"/>
    <w:rsid w:val="000E2032"/>
    <w:rsid w:val="000E261B"/>
    <w:rsid w:val="000E3FC3"/>
    <w:rsid w:val="000E4625"/>
    <w:rsid w:val="000E73B1"/>
    <w:rsid w:val="000E7A8F"/>
    <w:rsid w:val="000E7DAD"/>
    <w:rsid w:val="000F0656"/>
    <w:rsid w:val="000F14A8"/>
    <w:rsid w:val="000F2011"/>
    <w:rsid w:val="000F2AEC"/>
    <w:rsid w:val="000F3183"/>
    <w:rsid w:val="000F52D4"/>
    <w:rsid w:val="000F5B6C"/>
    <w:rsid w:val="000F6EF7"/>
    <w:rsid w:val="000F7A98"/>
    <w:rsid w:val="0010046A"/>
    <w:rsid w:val="00100506"/>
    <w:rsid w:val="0010159E"/>
    <w:rsid w:val="00102A9C"/>
    <w:rsid w:val="00102B0A"/>
    <w:rsid w:val="00103BED"/>
    <w:rsid w:val="0010471A"/>
    <w:rsid w:val="00104B33"/>
    <w:rsid w:val="0010787A"/>
    <w:rsid w:val="00111DC1"/>
    <w:rsid w:val="001133B8"/>
    <w:rsid w:val="0011427A"/>
    <w:rsid w:val="00115CFB"/>
    <w:rsid w:val="00121530"/>
    <w:rsid w:val="001224B9"/>
    <w:rsid w:val="001234E4"/>
    <w:rsid w:val="00123504"/>
    <w:rsid w:val="00123DF8"/>
    <w:rsid w:val="0012637D"/>
    <w:rsid w:val="001346C8"/>
    <w:rsid w:val="00137B06"/>
    <w:rsid w:val="001413C3"/>
    <w:rsid w:val="00142078"/>
    <w:rsid w:val="00142261"/>
    <w:rsid w:val="001427BB"/>
    <w:rsid w:val="00143420"/>
    <w:rsid w:val="0014445A"/>
    <w:rsid w:val="00144DDE"/>
    <w:rsid w:val="001455A8"/>
    <w:rsid w:val="00147C39"/>
    <w:rsid w:val="001517E6"/>
    <w:rsid w:val="00151A0E"/>
    <w:rsid w:val="00153425"/>
    <w:rsid w:val="00153D78"/>
    <w:rsid w:val="00154AB3"/>
    <w:rsid w:val="00160668"/>
    <w:rsid w:val="001619A9"/>
    <w:rsid w:val="00162964"/>
    <w:rsid w:val="001643F5"/>
    <w:rsid w:val="001645A0"/>
    <w:rsid w:val="00165485"/>
    <w:rsid w:val="001662F9"/>
    <w:rsid w:val="00166710"/>
    <w:rsid w:val="00173878"/>
    <w:rsid w:val="0017461A"/>
    <w:rsid w:val="00175154"/>
    <w:rsid w:val="00176E3A"/>
    <w:rsid w:val="00176FE7"/>
    <w:rsid w:val="00177E58"/>
    <w:rsid w:val="001839A4"/>
    <w:rsid w:val="00185CE7"/>
    <w:rsid w:val="00190350"/>
    <w:rsid w:val="00190B5D"/>
    <w:rsid w:val="0019134C"/>
    <w:rsid w:val="00191C7B"/>
    <w:rsid w:val="001949B3"/>
    <w:rsid w:val="001958B4"/>
    <w:rsid w:val="001962CA"/>
    <w:rsid w:val="001969DD"/>
    <w:rsid w:val="00197289"/>
    <w:rsid w:val="00197422"/>
    <w:rsid w:val="001A38B1"/>
    <w:rsid w:val="001A3EC4"/>
    <w:rsid w:val="001A4CC3"/>
    <w:rsid w:val="001A7678"/>
    <w:rsid w:val="001B08A8"/>
    <w:rsid w:val="001B08DE"/>
    <w:rsid w:val="001B259D"/>
    <w:rsid w:val="001B3D01"/>
    <w:rsid w:val="001B523F"/>
    <w:rsid w:val="001B5D93"/>
    <w:rsid w:val="001B737A"/>
    <w:rsid w:val="001C1086"/>
    <w:rsid w:val="001C14C6"/>
    <w:rsid w:val="001C1EC0"/>
    <w:rsid w:val="001C21FF"/>
    <w:rsid w:val="001C550F"/>
    <w:rsid w:val="001C6383"/>
    <w:rsid w:val="001D17FD"/>
    <w:rsid w:val="001D3231"/>
    <w:rsid w:val="001D4CAF"/>
    <w:rsid w:val="001E0AF9"/>
    <w:rsid w:val="001E268C"/>
    <w:rsid w:val="001E2DB5"/>
    <w:rsid w:val="001E7465"/>
    <w:rsid w:val="001F1453"/>
    <w:rsid w:val="001F16E4"/>
    <w:rsid w:val="001F2956"/>
    <w:rsid w:val="001F37CC"/>
    <w:rsid w:val="001F4B48"/>
    <w:rsid w:val="001F516C"/>
    <w:rsid w:val="001F646D"/>
    <w:rsid w:val="001F73C0"/>
    <w:rsid w:val="00200BB6"/>
    <w:rsid w:val="00200D8E"/>
    <w:rsid w:val="0020337D"/>
    <w:rsid w:val="00203830"/>
    <w:rsid w:val="002059C4"/>
    <w:rsid w:val="00206AFA"/>
    <w:rsid w:val="002129DB"/>
    <w:rsid w:val="002130AF"/>
    <w:rsid w:val="002147AA"/>
    <w:rsid w:val="0021618A"/>
    <w:rsid w:val="00223CB9"/>
    <w:rsid w:val="002242EE"/>
    <w:rsid w:val="00226C82"/>
    <w:rsid w:val="00227DE2"/>
    <w:rsid w:val="00231056"/>
    <w:rsid w:val="00231F4F"/>
    <w:rsid w:val="0023737B"/>
    <w:rsid w:val="00242DE4"/>
    <w:rsid w:val="00243BDC"/>
    <w:rsid w:val="002455F1"/>
    <w:rsid w:val="00246CE6"/>
    <w:rsid w:val="00247969"/>
    <w:rsid w:val="002503B6"/>
    <w:rsid w:val="0025235B"/>
    <w:rsid w:val="0025411A"/>
    <w:rsid w:val="0025572B"/>
    <w:rsid w:val="00255E9E"/>
    <w:rsid w:val="00256270"/>
    <w:rsid w:val="002567C5"/>
    <w:rsid w:val="00256845"/>
    <w:rsid w:val="00263120"/>
    <w:rsid w:val="0026337F"/>
    <w:rsid w:val="00265534"/>
    <w:rsid w:val="00265590"/>
    <w:rsid w:val="00265F66"/>
    <w:rsid w:val="0026655A"/>
    <w:rsid w:val="00266CF2"/>
    <w:rsid w:val="002676C8"/>
    <w:rsid w:val="00270E44"/>
    <w:rsid w:val="00271B9C"/>
    <w:rsid w:val="002731F0"/>
    <w:rsid w:val="00274B5F"/>
    <w:rsid w:val="0027552C"/>
    <w:rsid w:val="0027599D"/>
    <w:rsid w:val="00276475"/>
    <w:rsid w:val="00276AFE"/>
    <w:rsid w:val="00276DF4"/>
    <w:rsid w:val="00277141"/>
    <w:rsid w:val="002820EC"/>
    <w:rsid w:val="00283705"/>
    <w:rsid w:val="002878D0"/>
    <w:rsid w:val="0029205D"/>
    <w:rsid w:val="002922A2"/>
    <w:rsid w:val="00293954"/>
    <w:rsid w:val="00294564"/>
    <w:rsid w:val="002947D3"/>
    <w:rsid w:val="00294DCD"/>
    <w:rsid w:val="00295967"/>
    <w:rsid w:val="002A375E"/>
    <w:rsid w:val="002A6627"/>
    <w:rsid w:val="002A79DC"/>
    <w:rsid w:val="002B0181"/>
    <w:rsid w:val="002B1D6A"/>
    <w:rsid w:val="002B2050"/>
    <w:rsid w:val="002B2596"/>
    <w:rsid w:val="002B2994"/>
    <w:rsid w:val="002B42B3"/>
    <w:rsid w:val="002B50CE"/>
    <w:rsid w:val="002B5FE0"/>
    <w:rsid w:val="002C03CB"/>
    <w:rsid w:val="002C0F1A"/>
    <w:rsid w:val="002C277C"/>
    <w:rsid w:val="002C4754"/>
    <w:rsid w:val="002C5CA7"/>
    <w:rsid w:val="002C73B2"/>
    <w:rsid w:val="002C7734"/>
    <w:rsid w:val="002C7ED0"/>
    <w:rsid w:val="002D0329"/>
    <w:rsid w:val="002D09F9"/>
    <w:rsid w:val="002D1C91"/>
    <w:rsid w:val="002D21A9"/>
    <w:rsid w:val="002D269D"/>
    <w:rsid w:val="002D2CC3"/>
    <w:rsid w:val="002D3ABC"/>
    <w:rsid w:val="002D48E5"/>
    <w:rsid w:val="002D545C"/>
    <w:rsid w:val="002D5EE2"/>
    <w:rsid w:val="002D63EB"/>
    <w:rsid w:val="002D6933"/>
    <w:rsid w:val="002D7D4F"/>
    <w:rsid w:val="002E1ECF"/>
    <w:rsid w:val="002E28F8"/>
    <w:rsid w:val="002E2ABA"/>
    <w:rsid w:val="002E330C"/>
    <w:rsid w:val="002E3F6B"/>
    <w:rsid w:val="002E4088"/>
    <w:rsid w:val="002E4602"/>
    <w:rsid w:val="002E545D"/>
    <w:rsid w:val="002F3F98"/>
    <w:rsid w:val="002F45EF"/>
    <w:rsid w:val="002F4762"/>
    <w:rsid w:val="002F49E0"/>
    <w:rsid w:val="002F7F78"/>
    <w:rsid w:val="00302129"/>
    <w:rsid w:val="00302D87"/>
    <w:rsid w:val="003065D7"/>
    <w:rsid w:val="003069DE"/>
    <w:rsid w:val="00310397"/>
    <w:rsid w:val="0031117C"/>
    <w:rsid w:val="0031294B"/>
    <w:rsid w:val="00312ECC"/>
    <w:rsid w:val="003153A9"/>
    <w:rsid w:val="003160B1"/>
    <w:rsid w:val="00317D81"/>
    <w:rsid w:val="00320269"/>
    <w:rsid w:val="00321832"/>
    <w:rsid w:val="0032504A"/>
    <w:rsid w:val="00326403"/>
    <w:rsid w:val="00327800"/>
    <w:rsid w:val="003306EF"/>
    <w:rsid w:val="00331CF1"/>
    <w:rsid w:val="003325B5"/>
    <w:rsid w:val="00332A4B"/>
    <w:rsid w:val="0033449C"/>
    <w:rsid w:val="00335993"/>
    <w:rsid w:val="00337993"/>
    <w:rsid w:val="00337C1F"/>
    <w:rsid w:val="00340350"/>
    <w:rsid w:val="00342855"/>
    <w:rsid w:val="00342E79"/>
    <w:rsid w:val="00345D67"/>
    <w:rsid w:val="00346C60"/>
    <w:rsid w:val="003510B6"/>
    <w:rsid w:val="0035327F"/>
    <w:rsid w:val="003539D4"/>
    <w:rsid w:val="00354702"/>
    <w:rsid w:val="003620E0"/>
    <w:rsid w:val="003630C3"/>
    <w:rsid w:val="00364E03"/>
    <w:rsid w:val="00364EAC"/>
    <w:rsid w:val="00372BD0"/>
    <w:rsid w:val="003739FC"/>
    <w:rsid w:val="003746BD"/>
    <w:rsid w:val="00374DD9"/>
    <w:rsid w:val="0037676A"/>
    <w:rsid w:val="00376DF5"/>
    <w:rsid w:val="00381FB0"/>
    <w:rsid w:val="00384738"/>
    <w:rsid w:val="00384B1B"/>
    <w:rsid w:val="00384C35"/>
    <w:rsid w:val="00385812"/>
    <w:rsid w:val="003862A8"/>
    <w:rsid w:val="0038685E"/>
    <w:rsid w:val="00386C7C"/>
    <w:rsid w:val="00387DD2"/>
    <w:rsid w:val="00391701"/>
    <w:rsid w:val="00392ADE"/>
    <w:rsid w:val="00394E02"/>
    <w:rsid w:val="0039703A"/>
    <w:rsid w:val="00397AFF"/>
    <w:rsid w:val="00397F45"/>
    <w:rsid w:val="003A1971"/>
    <w:rsid w:val="003A2326"/>
    <w:rsid w:val="003A47F0"/>
    <w:rsid w:val="003A5430"/>
    <w:rsid w:val="003A57F0"/>
    <w:rsid w:val="003B098C"/>
    <w:rsid w:val="003B1539"/>
    <w:rsid w:val="003B2191"/>
    <w:rsid w:val="003B3BC3"/>
    <w:rsid w:val="003C13AC"/>
    <w:rsid w:val="003C1F52"/>
    <w:rsid w:val="003C409F"/>
    <w:rsid w:val="003C4B82"/>
    <w:rsid w:val="003C4F5F"/>
    <w:rsid w:val="003C63A2"/>
    <w:rsid w:val="003C6776"/>
    <w:rsid w:val="003C6D4B"/>
    <w:rsid w:val="003D25F6"/>
    <w:rsid w:val="003D275E"/>
    <w:rsid w:val="003D3DF1"/>
    <w:rsid w:val="003D4028"/>
    <w:rsid w:val="003D4150"/>
    <w:rsid w:val="003D5042"/>
    <w:rsid w:val="003D574D"/>
    <w:rsid w:val="003D6F61"/>
    <w:rsid w:val="003D77FD"/>
    <w:rsid w:val="003E1235"/>
    <w:rsid w:val="003E12F6"/>
    <w:rsid w:val="003E2F9D"/>
    <w:rsid w:val="003E30DF"/>
    <w:rsid w:val="003E31EB"/>
    <w:rsid w:val="003E3DE5"/>
    <w:rsid w:val="003E45BC"/>
    <w:rsid w:val="003E512D"/>
    <w:rsid w:val="003E5F06"/>
    <w:rsid w:val="003E79E5"/>
    <w:rsid w:val="003F0B7C"/>
    <w:rsid w:val="003F178A"/>
    <w:rsid w:val="003F4604"/>
    <w:rsid w:val="003F6D26"/>
    <w:rsid w:val="003F7060"/>
    <w:rsid w:val="00400CF2"/>
    <w:rsid w:val="00402373"/>
    <w:rsid w:val="0040296E"/>
    <w:rsid w:val="00404147"/>
    <w:rsid w:val="004057E8"/>
    <w:rsid w:val="00405B37"/>
    <w:rsid w:val="00406000"/>
    <w:rsid w:val="004117E0"/>
    <w:rsid w:val="00415219"/>
    <w:rsid w:val="00415316"/>
    <w:rsid w:val="004170F8"/>
    <w:rsid w:val="00417610"/>
    <w:rsid w:val="00417E33"/>
    <w:rsid w:val="00421168"/>
    <w:rsid w:val="00421C0F"/>
    <w:rsid w:val="00421CE7"/>
    <w:rsid w:val="00422229"/>
    <w:rsid w:val="00425976"/>
    <w:rsid w:val="00427946"/>
    <w:rsid w:val="004320E0"/>
    <w:rsid w:val="00434105"/>
    <w:rsid w:val="004350AA"/>
    <w:rsid w:val="004354A7"/>
    <w:rsid w:val="00435EEA"/>
    <w:rsid w:val="0043616C"/>
    <w:rsid w:val="004362DD"/>
    <w:rsid w:val="0043740D"/>
    <w:rsid w:val="0044476E"/>
    <w:rsid w:val="0044506B"/>
    <w:rsid w:val="0044681C"/>
    <w:rsid w:val="00447122"/>
    <w:rsid w:val="004476A4"/>
    <w:rsid w:val="004504BF"/>
    <w:rsid w:val="00450C1F"/>
    <w:rsid w:val="00452133"/>
    <w:rsid w:val="00456D3B"/>
    <w:rsid w:val="004576A9"/>
    <w:rsid w:val="00457C49"/>
    <w:rsid w:val="00460006"/>
    <w:rsid w:val="004618BA"/>
    <w:rsid w:val="00464C05"/>
    <w:rsid w:val="004676A9"/>
    <w:rsid w:val="00470A70"/>
    <w:rsid w:val="00470B21"/>
    <w:rsid w:val="00471607"/>
    <w:rsid w:val="00473E1D"/>
    <w:rsid w:val="004743F8"/>
    <w:rsid w:val="00476059"/>
    <w:rsid w:val="004774E7"/>
    <w:rsid w:val="00477D56"/>
    <w:rsid w:val="00480922"/>
    <w:rsid w:val="00484A77"/>
    <w:rsid w:val="0048513E"/>
    <w:rsid w:val="00490911"/>
    <w:rsid w:val="00490A7B"/>
    <w:rsid w:val="00490AD5"/>
    <w:rsid w:val="00492374"/>
    <w:rsid w:val="00494A38"/>
    <w:rsid w:val="00495D4A"/>
    <w:rsid w:val="00496ECC"/>
    <w:rsid w:val="0049775D"/>
    <w:rsid w:val="00497E57"/>
    <w:rsid w:val="004A26A8"/>
    <w:rsid w:val="004A34D3"/>
    <w:rsid w:val="004A637D"/>
    <w:rsid w:val="004A6BD1"/>
    <w:rsid w:val="004B2BE7"/>
    <w:rsid w:val="004B3507"/>
    <w:rsid w:val="004B372C"/>
    <w:rsid w:val="004B3F92"/>
    <w:rsid w:val="004B4704"/>
    <w:rsid w:val="004B4773"/>
    <w:rsid w:val="004B6189"/>
    <w:rsid w:val="004B6C70"/>
    <w:rsid w:val="004B762F"/>
    <w:rsid w:val="004C0753"/>
    <w:rsid w:val="004C2983"/>
    <w:rsid w:val="004C379C"/>
    <w:rsid w:val="004C4BC6"/>
    <w:rsid w:val="004C54BD"/>
    <w:rsid w:val="004D113C"/>
    <w:rsid w:val="004D217C"/>
    <w:rsid w:val="004D2F4F"/>
    <w:rsid w:val="004D3DB1"/>
    <w:rsid w:val="004D49D2"/>
    <w:rsid w:val="004D4E2D"/>
    <w:rsid w:val="004D6421"/>
    <w:rsid w:val="004D69A6"/>
    <w:rsid w:val="004E0494"/>
    <w:rsid w:val="004E0F04"/>
    <w:rsid w:val="004E140A"/>
    <w:rsid w:val="004E2169"/>
    <w:rsid w:val="004E42BB"/>
    <w:rsid w:val="004E4A35"/>
    <w:rsid w:val="004E4E49"/>
    <w:rsid w:val="004E7202"/>
    <w:rsid w:val="004F148A"/>
    <w:rsid w:val="004F16BE"/>
    <w:rsid w:val="004F3415"/>
    <w:rsid w:val="004F4D3F"/>
    <w:rsid w:val="004F514E"/>
    <w:rsid w:val="004F5D09"/>
    <w:rsid w:val="004F65C5"/>
    <w:rsid w:val="005007EF"/>
    <w:rsid w:val="00500953"/>
    <w:rsid w:val="00500DB1"/>
    <w:rsid w:val="00500FD8"/>
    <w:rsid w:val="005018A8"/>
    <w:rsid w:val="0050222D"/>
    <w:rsid w:val="00502890"/>
    <w:rsid w:val="00502B40"/>
    <w:rsid w:val="00503230"/>
    <w:rsid w:val="00504E2B"/>
    <w:rsid w:val="00505B94"/>
    <w:rsid w:val="00510697"/>
    <w:rsid w:val="00511F8F"/>
    <w:rsid w:val="005127B1"/>
    <w:rsid w:val="0052003E"/>
    <w:rsid w:val="0052020F"/>
    <w:rsid w:val="00520D1E"/>
    <w:rsid w:val="0052338A"/>
    <w:rsid w:val="00523A2D"/>
    <w:rsid w:val="00523ABF"/>
    <w:rsid w:val="00530222"/>
    <w:rsid w:val="00532092"/>
    <w:rsid w:val="005346A5"/>
    <w:rsid w:val="00536DE3"/>
    <w:rsid w:val="0054371D"/>
    <w:rsid w:val="00543B40"/>
    <w:rsid w:val="00550E3B"/>
    <w:rsid w:val="0055224E"/>
    <w:rsid w:val="0055503D"/>
    <w:rsid w:val="005568D9"/>
    <w:rsid w:val="00564281"/>
    <w:rsid w:val="00564C6D"/>
    <w:rsid w:val="00565FBD"/>
    <w:rsid w:val="005661DB"/>
    <w:rsid w:val="005663EB"/>
    <w:rsid w:val="0056707A"/>
    <w:rsid w:val="00567E25"/>
    <w:rsid w:val="005716FA"/>
    <w:rsid w:val="00571BAB"/>
    <w:rsid w:val="00572450"/>
    <w:rsid w:val="005734EE"/>
    <w:rsid w:val="00574AB7"/>
    <w:rsid w:val="00574DE8"/>
    <w:rsid w:val="0057588B"/>
    <w:rsid w:val="005762DD"/>
    <w:rsid w:val="005773E4"/>
    <w:rsid w:val="005778CD"/>
    <w:rsid w:val="00577FF2"/>
    <w:rsid w:val="005805EB"/>
    <w:rsid w:val="0058272B"/>
    <w:rsid w:val="00582C31"/>
    <w:rsid w:val="00583504"/>
    <w:rsid w:val="00583ACF"/>
    <w:rsid w:val="00585F2F"/>
    <w:rsid w:val="00586DD7"/>
    <w:rsid w:val="005918FB"/>
    <w:rsid w:val="00591F5D"/>
    <w:rsid w:val="00593C82"/>
    <w:rsid w:val="005941DD"/>
    <w:rsid w:val="00594E72"/>
    <w:rsid w:val="005955FB"/>
    <w:rsid w:val="00595C0A"/>
    <w:rsid w:val="005A2D02"/>
    <w:rsid w:val="005A40A3"/>
    <w:rsid w:val="005A5B6A"/>
    <w:rsid w:val="005A6784"/>
    <w:rsid w:val="005A7CFC"/>
    <w:rsid w:val="005B1235"/>
    <w:rsid w:val="005B1A92"/>
    <w:rsid w:val="005B24CD"/>
    <w:rsid w:val="005B3722"/>
    <w:rsid w:val="005B57DC"/>
    <w:rsid w:val="005B5852"/>
    <w:rsid w:val="005C0244"/>
    <w:rsid w:val="005C2600"/>
    <w:rsid w:val="005C51A1"/>
    <w:rsid w:val="005C534E"/>
    <w:rsid w:val="005C5F19"/>
    <w:rsid w:val="005C6AAF"/>
    <w:rsid w:val="005D0302"/>
    <w:rsid w:val="005D1E39"/>
    <w:rsid w:val="005D2AE6"/>
    <w:rsid w:val="005D3847"/>
    <w:rsid w:val="005D74AC"/>
    <w:rsid w:val="005E05FE"/>
    <w:rsid w:val="005E210E"/>
    <w:rsid w:val="005E349A"/>
    <w:rsid w:val="005E4008"/>
    <w:rsid w:val="005E53E1"/>
    <w:rsid w:val="005E675E"/>
    <w:rsid w:val="005E7103"/>
    <w:rsid w:val="005F184F"/>
    <w:rsid w:val="005F1CBC"/>
    <w:rsid w:val="005F1D97"/>
    <w:rsid w:val="005F40AA"/>
    <w:rsid w:val="005F4ABE"/>
    <w:rsid w:val="005F5A50"/>
    <w:rsid w:val="005F6139"/>
    <w:rsid w:val="00600639"/>
    <w:rsid w:val="00600C41"/>
    <w:rsid w:val="006021C5"/>
    <w:rsid w:val="006030E3"/>
    <w:rsid w:val="00603877"/>
    <w:rsid w:val="00606B47"/>
    <w:rsid w:val="00610C49"/>
    <w:rsid w:val="00612C9C"/>
    <w:rsid w:val="00613E9D"/>
    <w:rsid w:val="00614A46"/>
    <w:rsid w:val="00614B99"/>
    <w:rsid w:val="00617515"/>
    <w:rsid w:val="006214CF"/>
    <w:rsid w:val="00621667"/>
    <w:rsid w:val="00622CF0"/>
    <w:rsid w:val="0062300A"/>
    <w:rsid w:val="006302ED"/>
    <w:rsid w:val="00630388"/>
    <w:rsid w:val="00631BB7"/>
    <w:rsid w:val="00633DD8"/>
    <w:rsid w:val="0063478C"/>
    <w:rsid w:val="0063565D"/>
    <w:rsid w:val="006369B7"/>
    <w:rsid w:val="00641152"/>
    <w:rsid w:val="00641A37"/>
    <w:rsid w:val="00641BBB"/>
    <w:rsid w:val="006422A2"/>
    <w:rsid w:val="006423B5"/>
    <w:rsid w:val="0064352E"/>
    <w:rsid w:val="00643B4B"/>
    <w:rsid w:val="00645FC3"/>
    <w:rsid w:val="00646819"/>
    <w:rsid w:val="00646991"/>
    <w:rsid w:val="0064714E"/>
    <w:rsid w:val="00652D23"/>
    <w:rsid w:val="0065396B"/>
    <w:rsid w:val="00654BF9"/>
    <w:rsid w:val="00661994"/>
    <w:rsid w:val="006621C0"/>
    <w:rsid w:val="006643AA"/>
    <w:rsid w:val="0067167E"/>
    <w:rsid w:val="00673E82"/>
    <w:rsid w:val="00673F75"/>
    <w:rsid w:val="00675985"/>
    <w:rsid w:val="0068071A"/>
    <w:rsid w:val="00681D1F"/>
    <w:rsid w:val="00682209"/>
    <w:rsid w:val="006822A7"/>
    <w:rsid w:val="00682546"/>
    <w:rsid w:val="0068458D"/>
    <w:rsid w:val="00684B58"/>
    <w:rsid w:val="00685E24"/>
    <w:rsid w:val="0068738A"/>
    <w:rsid w:val="00687BEA"/>
    <w:rsid w:val="006904FB"/>
    <w:rsid w:val="006921DC"/>
    <w:rsid w:val="006922F6"/>
    <w:rsid w:val="00692552"/>
    <w:rsid w:val="00694655"/>
    <w:rsid w:val="00696245"/>
    <w:rsid w:val="00696A1C"/>
    <w:rsid w:val="00697F9D"/>
    <w:rsid w:val="006A1433"/>
    <w:rsid w:val="006A2D9C"/>
    <w:rsid w:val="006A3053"/>
    <w:rsid w:val="006A3B32"/>
    <w:rsid w:val="006A44AA"/>
    <w:rsid w:val="006A662D"/>
    <w:rsid w:val="006A6F4A"/>
    <w:rsid w:val="006A7A4E"/>
    <w:rsid w:val="006B1493"/>
    <w:rsid w:val="006B2B31"/>
    <w:rsid w:val="006B41D0"/>
    <w:rsid w:val="006B4942"/>
    <w:rsid w:val="006B5238"/>
    <w:rsid w:val="006B5CD6"/>
    <w:rsid w:val="006B6D53"/>
    <w:rsid w:val="006C2C11"/>
    <w:rsid w:val="006C343B"/>
    <w:rsid w:val="006C44F6"/>
    <w:rsid w:val="006C46B4"/>
    <w:rsid w:val="006C4DB6"/>
    <w:rsid w:val="006C59A0"/>
    <w:rsid w:val="006C6115"/>
    <w:rsid w:val="006C6275"/>
    <w:rsid w:val="006C6E96"/>
    <w:rsid w:val="006C7B3D"/>
    <w:rsid w:val="006D0126"/>
    <w:rsid w:val="006D01AB"/>
    <w:rsid w:val="006D048E"/>
    <w:rsid w:val="006D09BC"/>
    <w:rsid w:val="006D1127"/>
    <w:rsid w:val="006D16C8"/>
    <w:rsid w:val="006D22B8"/>
    <w:rsid w:val="006D3749"/>
    <w:rsid w:val="006D3EF7"/>
    <w:rsid w:val="006D3F2D"/>
    <w:rsid w:val="006D5386"/>
    <w:rsid w:val="006D60A5"/>
    <w:rsid w:val="006D6483"/>
    <w:rsid w:val="006D7AF6"/>
    <w:rsid w:val="006E0C4C"/>
    <w:rsid w:val="006E1686"/>
    <w:rsid w:val="006E2352"/>
    <w:rsid w:val="006E4878"/>
    <w:rsid w:val="006E50BF"/>
    <w:rsid w:val="006E544F"/>
    <w:rsid w:val="006E5C0E"/>
    <w:rsid w:val="006E6973"/>
    <w:rsid w:val="006E7FE0"/>
    <w:rsid w:val="006F4C1D"/>
    <w:rsid w:val="006F536D"/>
    <w:rsid w:val="006F732F"/>
    <w:rsid w:val="006F76D3"/>
    <w:rsid w:val="00705517"/>
    <w:rsid w:val="00705F03"/>
    <w:rsid w:val="0070715D"/>
    <w:rsid w:val="007112A6"/>
    <w:rsid w:val="007124BB"/>
    <w:rsid w:val="00715516"/>
    <w:rsid w:val="00715904"/>
    <w:rsid w:val="007171AD"/>
    <w:rsid w:val="0072077E"/>
    <w:rsid w:val="00720828"/>
    <w:rsid w:val="00720D73"/>
    <w:rsid w:val="007214DD"/>
    <w:rsid w:val="007245B7"/>
    <w:rsid w:val="00730370"/>
    <w:rsid w:val="0073086C"/>
    <w:rsid w:val="00730E3B"/>
    <w:rsid w:val="00732C3E"/>
    <w:rsid w:val="00734A76"/>
    <w:rsid w:val="00736C8C"/>
    <w:rsid w:val="007444ED"/>
    <w:rsid w:val="00744EFB"/>
    <w:rsid w:val="00750326"/>
    <w:rsid w:val="00752E80"/>
    <w:rsid w:val="00755222"/>
    <w:rsid w:val="00760834"/>
    <w:rsid w:val="00760FC6"/>
    <w:rsid w:val="00761075"/>
    <w:rsid w:val="007648A0"/>
    <w:rsid w:val="00764BA1"/>
    <w:rsid w:val="00765F77"/>
    <w:rsid w:val="0076697C"/>
    <w:rsid w:val="00766B42"/>
    <w:rsid w:val="00771186"/>
    <w:rsid w:val="007747D9"/>
    <w:rsid w:val="00777027"/>
    <w:rsid w:val="007847C3"/>
    <w:rsid w:val="00785D95"/>
    <w:rsid w:val="00790249"/>
    <w:rsid w:val="00791039"/>
    <w:rsid w:val="00791127"/>
    <w:rsid w:val="00794F5B"/>
    <w:rsid w:val="007A17B9"/>
    <w:rsid w:val="007A37F7"/>
    <w:rsid w:val="007A3A4A"/>
    <w:rsid w:val="007A42E4"/>
    <w:rsid w:val="007A63EE"/>
    <w:rsid w:val="007A71C9"/>
    <w:rsid w:val="007A7DA4"/>
    <w:rsid w:val="007B127C"/>
    <w:rsid w:val="007B3E73"/>
    <w:rsid w:val="007B7717"/>
    <w:rsid w:val="007B798C"/>
    <w:rsid w:val="007C1A26"/>
    <w:rsid w:val="007C221A"/>
    <w:rsid w:val="007C25D5"/>
    <w:rsid w:val="007C3C94"/>
    <w:rsid w:val="007C5ADC"/>
    <w:rsid w:val="007C5E18"/>
    <w:rsid w:val="007C6DC4"/>
    <w:rsid w:val="007D08E6"/>
    <w:rsid w:val="007D10F5"/>
    <w:rsid w:val="007D139B"/>
    <w:rsid w:val="007D2E15"/>
    <w:rsid w:val="007D3380"/>
    <w:rsid w:val="007D3471"/>
    <w:rsid w:val="007D4C69"/>
    <w:rsid w:val="007D524E"/>
    <w:rsid w:val="007D69FE"/>
    <w:rsid w:val="007D6E46"/>
    <w:rsid w:val="007D7583"/>
    <w:rsid w:val="007D7E59"/>
    <w:rsid w:val="007E17D9"/>
    <w:rsid w:val="007E2024"/>
    <w:rsid w:val="007E20EE"/>
    <w:rsid w:val="007E36FC"/>
    <w:rsid w:val="007F035E"/>
    <w:rsid w:val="007F2123"/>
    <w:rsid w:val="007F2277"/>
    <w:rsid w:val="007F247C"/>
    <w:rsid w:val="007F30C5"/>
    <w:rsid w:val="007F5EA4"/>
    <w:rsid w:val="007F5F15"/>
    <w:rsid w:val="00801655"/>
    <w:rsid w:val="00801F1B"/>
    <w:rsid w:val="00802461"/>
    <w:rsid w:val="00802A72"/>
    <w:rsid w:val="00803A12"/>
    <w:rsid w:val="008046BD"/>
    <w:rsid w:val="00804C0B"/>
    <w:rsid w:val="00804DB7"/>
    <w:rsid w:val="008062B1"/>
    <w:rsid w:val="00806812"/>
    <w:rsid w:val="008106C3"/>
    <w:rsid w:val="00812A2C"/>
    <w:rsid w:val="00815624"/>
    <w:rsid w:val="00816D6B"/>
    <w:rsid w:val="0081727F"/>
    <w:rsid w:val="00817B88"/>
    <w:rsid w:val="00817D84"/>
    <w:rsid w:val="008232AB"/>
    <w:rsid w:val="00824DA5"/>
    <w:rsid w:val="00825DE1"/>
    <w:rsid w:val="00826998"/>
    <w:rsid w:val="00826BAD"/>
    <w:rsid w:val="00827E8E"/>
    <w:rsid w:val="008301D6"/>
    <w:rsid w:val="00830B4A"/>
    <w:rsid w:val="008320D8"/>
    <w:rsid w:val="008353B8"/>
    <w:rsid w:val="00836D3D"/>
    <w:rsid w:val="00837B25"/>
    <w:rsid w:val="00841C63"/>
    <w:rsid w:val="00842543"/>
    <w:rsid w:val="00846EF3"/>
    <w:rsid w:val="00847A9C"/>
    <w:rsid w:val="00851637"/>
    <w:rsid w:val="008518CC"/>
    <w:rsid w:val="00852383"/>
    <w:rsid w:val="008548F9"/>
    <w:rsid w:val="00854D61"/>
    <w:rsid w:val="00855356"/>
    <w:rsid w:val="00856B37"/>
    <w:rsid w:val="00857208"/>
    <w:rsid w:val="00857EDF"/>
    <w:rsid w:val="008602F4"/>
    <w:rsid w:val="008626EB"/>
    <w:rsid w:val="00862D22"/>
    <w:rsid w:val="00865295"/>
    <w:rsid w:val="00865B7E"/>
    <w:rsid w:val="00865EEB"/>
    <w:rsid w:val="00867999"/>
    <w:rsid w:val="00870A9B"/>
    <w:rsid w:val="00871486"/>
    <w:rsid w:val="008725F9"/>
    <w:rsid w:val="008729C0"/>
    <w:rsid w:val="00873831"/>
    <w:rsid w:val="00873B4F"/>
    <w:rsid w:val="008741AB"/>
    <w:rsid w:val="008748BB"/>
    <w:rsid w:val="00874F44"/>
    <w:rsid w:val="00875170"/>
    <w:rsid w:val="00875549"/>
    <w:rsid w:val="00876504"/>
    <w:rsid w:val="00880894"/>
    <w:rsid w:val="0088130B"/>
    <w:rsid w:val="008817D7"/>
    <w:rsid w:val="00882A7E"/>
    <w:rsid w:val="00884005"/>
    <w:rsid w:val="0088600E"/>
    <w:rsid w:val="0088622D"/>
    <w:rsid w:val="008866BA"/>
    <w:rsid w:val="00886DBA"/>
    <w:rsid w:val="008876A9"/>
    <w:rsid w:val="0089153E"/>
    <w:rsid w:val="008919EB"/>
    <w:rsid w:val="00892DD4"/>
    <w:rsid w:val="00892DEF"/>
    <w:rsid w:val="008933F3"/>
    <w:rsid w:val="0089473E"/>
    <w:rsid w:val="00895F04"/>
    <w:rsid w:val="008961CF"/>
    <w:rsid w:val="008A0DF4"/>
    <w:rsid w:val="008A1D6E"/>
    <w:rsid w:val="008A2D0A"/>
    <w:rsid w:val="008A36E1"/>
    <w:rsid w:val="008A4440"/>
    <w:rsid w:val="008A47C3"/>
    <w:rsid w:val="008A491D"/>
    <w:rsid w:val="008A4BD6"/>
    <w:rsid w:val="008A53BC"/>
    <w:rsid w:val="008A7B62"/>
    <w:rsid w:val="008B02E3"/>
    <w:rsid w:val="008B19B5"/>
    <w:rsid w:val="008B260F"/>
    <w:rsid w:val="008B2D94"/>
    <w:rsid w:val="008B49FC"/>
    <w:rsid w:val="008B631D"/>
    <w:rsid w:val="008B7C53"/>
    <w:rsid w:val="008C0F89"/>
    <w:rsid w:val="008C383A"/>
    <w:rsid w:val="008C39D4"/>
    <w:rsid w:val="008C4B43"/>
    <w:rsid w:val="008C534C"/>
    <w:rsid w:val="008C5DCB"/>
    <w:rsid w:val="008D1731"/>
    <w:rsid w:val="008D32CF"/>
    <w:rsid w:val="008D599E"/>
    <w:rsid w:val="008D5CD6"/>
    <w:rsid w:val="008D6FFD"/>
    <w:rsid w:val="008D7E42"/>
    <w:rsid w:val="008E4C6E"/>
    <w:rsid w:val="008E55C3"/>
    <w:rsid w:val="008E6252"/>
    <w:rsid w:val="008E766B"/>
    <w:rsid w:val="008F0258"/>
    <w:rsid w:val="008F0846"/>
    <w:rsid w:val="008F3C93"/>
    <w:rsid w:val="008F4503"/>
    <w:rsid w:val="008F59ED"/>
    <w:rsid w:val="008F5E40"/>
    <w:rsid w:val="008F7990"/>
    <w:rsid w:val="00900213"/>
    <w:rsid w:val="00900AF0"/>
    <w:rsid w:val="00901BC0"/>
    <w:rsid w:val="00902559"/>
    <w:rsid w:val="00902938"/>
    <w:rsid w:val="00903493"/>
    <w:rsid w:val="00904259"/>
    <w:rsid w:val="00904B43"/>
    <w:rsid w:val="009066EE"/>
    <w:rsid w:val="009070D3"/>
    <w:rsid w:val="00907BC2"/>
    <w:rsid w:val="00913356"/>
    <w:rsid w:val="00914019"/>
    <w:rsid w:val="009143BF"/>
    <w:rsid w:val="009159FB"/>
    <w:rsid w:val="009203AD"/>
    <w:rsid w:val="0092424F"/>
    <w:rsid w:val="00924A0D"/>
    <w:rsid w:val="00926936"/>
    <w:rsid w:val="00926F41"/>
    <w:rsid w:val="00931BC0"/>
    <w:rsid w:val="00936DE6"/>
    <w:rsid w:val="009402FE"/>
    <w:rsid w:val="00940E9B"/>
    <w:rsid w:val="0094120E"/>
    <w:rsid w:val="009434B5"/>
    <w:rsid w:val="00943B95"/>
    <w:rsid w:val="00945330"/>
    <w:rsid w:val="009466A0"/>
    <w:rsid w:val="00951EFC"/>
    <w:rsid w:val="00952C35"/>
    <w:rsid w:val="00954558"/>
    <w:rsid w:val="00955225"/>
    <w:rsid w:val="00955724"/>
    <w:rsid w:val="00956ABA"/>
    <w:rsid w:val="00956B02"/>
    <w:rsid w:val="0095794D"/>
    <w:rsid w:val="009605F8"/>
    <w:rsid w:val="009606DA"/>
    <w:rsid w:val="00960CE7"/>
    <w:rsid w:val="0096140E"/>
    <w:rsid w:val="00962819"/>
    <w:rsid w:val="00962830"/>
    <w:rsid w:val="00964EB5"/>
    <w:rsid w:val="0096546F"/>
    <w:rsid w:val="00965DB2"/>
    <w:rsid w:val="00967A75"/>
    <w:rsid w:val="0097219B"/>
    <w:rsid w:val="0097223F"/>
    <w:rsid w:val="00972614"/>
    <w:rsid w:val="0097292B"/>
    <w:rsid w:val="00972947"/>
    <w:rsid w:val="00973AAF"/>
    <w:rsid w:val="00977EE4"/>
    <w:rsid w:val="009819D1"/>
    <w:rsid w:val="00983EAA"/>
    <w:rsid w:val="0098479D"/>
    <w:rsid w:val="00984ABB"/>
    <w:rsid w:val="00984F1A"/>
    <w:rsid w:val="0098648D"/>
    <w:rsid w:val="009904F0"/>
    <w:rsid w:val="009910FA"/>
    <w:rsid w:val="0099442C"/>
    <w:rsid w:val="00994DD5"/>
    <w:rsid w:val="00996BA8"/>
    <w:rsid w:val="009973E8"/>
    <w:rsid w:val="009A1249"/>
    <w:rsid w:val="009A3BF2"/>
    <w:rsid w:val="009A43BC"/>
    <w:rsid w:val="009A48A2"/>
    <w:rsid w:val="009B2792"/>
    <w:rsid w:val="009B33D0"/>
    <w:rsid w:val="009B4959"/>
    <w:rsid w:val="009B5475"/>
    <w:rsid w:val="009B5E81"/>
    <w:rsid w:val="009C0385"/>
    <w:rsid w:val="009C0568"/>
    <w:rsid w:val="009C06B4"/>
    <w:rsid w:val="009C2040"/>
    <w:rsid w:val="009C21F1"/>
    <w:rsid w:val="009C259E"/>
    <w:rsid w:val="009C413A"/>
    <w:rsid w:val="009C492D"/>
    <w:rsid w:val="009C5F09"/>
    <w:rsid w:val="009C6173"/>
    <w:rsid w:val="009C69B9"/>
    <w:rsid w:val="009C6F06"/>
    <w:rsid w:val="009C7017"/>
    <w:rsid w:val="009C712C"/>
    <w:rsid w:val="009D1E3B"/>
    <w:rsid w:val="009D2273"/>
    <w:rsid w:val="009D2549"/>
    <w:rsid w:val="009D2EB3"/>
    <w:rsid w:val="009D394B"/>
    <w:rsid w:val="009D3B05"/>
    <w:rsid w:val="009D4623"/>
    <w:rsid w:val="009D47C5"/>
    <w:rsid w:val="009D5326"/>
    <w:rsid w:val="009D7731"/>
    <w:rsid w:val="009E16C2"/>
    <w:rsid w:val="009E22FD"/>
    <w:rsid w:val="009E4840"/>
    <w:rsid w:val="009E5ECF"/>
    <w:rsid w:val="009E6099"/>
    <w:rsid w:val="009E64B8"/>
    <w:rsid w:val="009E768D"/>
    <w:rsid w:val="009F1EB8"/>
    <w:rsid w:val="009F24FE"/>
    <w:rsid w:val="009F2CA9"/>
    <w:rsid w:val="009F2D29"/>
    <w:rsid w:val="009F31A9"/>
    <w:rsid w:val="009F4DE2"/>
    <w:rsid w:val="009F691F"/>
    <w:rsid w:val="00A014F5"/>
    <w:rsid w:val="00A0194C"/>
    <w:rsid w:val="00A02275"/>
    <w:rsid w:val="00A03B25"/>
    <w:rsid w:val="00A10733"/>
    <w:rsid w:val="00A113BB"/>
    <w:rsid w:val="00A125E3"/>
    <w:rsid w:val="00A129D9"/>
    <w:rsid w:val="00A12BBD"/>
    <w:rsid w:val="00A1399C"/>
    <w:rsid w:val="00A14B00"/>
    <w:rsid w:val="00A1505A"/>
    <w:rsid w:val="00A16B80"/>
    <w:rsid w:val="00A17611"/>
    <w:rsid w:val="00A17CD2"/>
    <w:rsid w:val="00A20088"/>
    <w:rsid w:val="00A20B88"/>
    <w:rsid w:val="00A21BE9"/>
    <w:rsid w:val="00A22003"/>
    <w:rsid w:val="00A22E0E"/>
    <w:rsid w:val="00A237AB"/>
    <w:rsid w:val="00A25224"/>
    <w:rsid w:val="00A26066"/>
    <w:rsid w:val="00A26CF1"/>
    <w:rsid w:val="00A30BEC"/>
    <w:rsid w:val="00A3394B"/>
    <w:rsid w:val="00A3418A"/>
    <w:rsid w:val="00A36A8E"/>
    <w:rsid w:val="00A405E0"/>
    <w:rsid w:val="00A4115E"/>
    <w:rsid w:val="00A4543B"/>
    <w:rsid w:val="00A45ED0"/>
    <w:rsid w:val="00A53E35"/>
    <w:rsid w:val="00A54393"/>
    <w:rsid w:val="00A555F0"/>
    <w:rsid w:val="00A55F73"/>
    <w:rsid w:val="00A600F4"/>
    <w:rsid w:val="00A60577"/>
    <w:rsid w:val="00A617AC"/>
    <w:rsid w:val="00A61C18"/>
    <w:rsid w:val="00A624C2"/>
    <w:rsid w:val="00A62AEB"/>
    <w:rsid w:val="00A64340"/>
    <w:rsid w:val="00A6455B"/>
    <w:rsid w:val="00A65EC5"/>
    <w:rsid w:val="00A66CAD"/>
    <w:rsid w:val="00A71634"/>
    <w:rsid w:val="00A71ED6"/>
    <w:rsid w:val="00A720B4"/>
    <w:rsid w:val="00A721FA"/>
    <w:rsid w:val="00A72F11"/>
    <w:rsid w:val="00A7421B"/>
    <w:rsid w:val="00A747F1"/>
    <w:rsid w:val="00A759A7"/>
    <w:rsid w:val="00A75CD5"/>
    <w:rsid w:val="00A766D0"/>
    <w:rsid w:val="00A800E8"/>
    <w:rsid w:val="00A80DBE"/>
    <w:rsid w:val="00A814AA"/>
    <w:rsid w:val="00A81DA9"/>
    <w:rsid w:val="00A83072"/>
    <w:rsid w:val="00A84018"/>
    <w:rsid w:val="00A84046"/>
    <w:rsid w:val="00A84827"/>
    <w:rsid w:val="00A878AB"/>
    <w:rsid w:val="00A879C9"/>
    <w:rsid w:val="00A90F75"/>
    <w:rsid w:val="00A92910"/>
    <w:rsid w:val="00A93A2F"/>
    <w:rsid w:val="00A942A6"/>
    <w:rsid w:val="00A95D08"/>
    <w:rsid w:val="00A96AA3"/>
    <w:rsid w:val="00A97062"/>
    <w:rsid w:val="00A97598"/>
    <w:rsid w:val="00A97D09"/>
    <w:rsid w:val="00AA035B"/>
    <w:rsid w:val="00AA43F1"/>
    <w:rsid w:val="00AA694E"/>
    <w:rsid w:val="00AA6D8B"/>
    <w:rsid w:val="00AA72CB"/>
    <w:rsid w:val="00AA73B3"/>
    <w:rsid w:val="00AB1D51"/>
    <w:rsid w:val="00AB23A7"/>
    <w:rsid w:val="00AB321E"/>
    <w:rsid w:val="00AB45FE"/>
    <w:rsid w:val="00AC25E6"/>
    <w:rsid w:val="00AC3ED9"/>
    <w:rsid w:val="00AD068D"/>
    <w:rsid w:val="00AD07BE"/>
    <w:rsid w:val="00AD0BEC"/>
    <w:rsid w:val="00AD1191"/>
    <w:rsid w:val="00AD133F"/>
    <w:rsid w:val="00AD6F13"/>
    <w:rsid w:val="00AD7ADA"/>
    <w:rsid w:val="00AE022E"/>
    <w:rsid w:val="00AE0305"/>
    <w:rsid w:val="00AE59EE"/>
    <w:rsid w:val="00AE6D72"/>
    <w:rsid w:val="00AE7D63"/>
    <w:rsid w:val="00AE7D76"/>
    <w:rsid w:val="00AF0286"/>
    <w:rsid w:val="00AF054E"/>
    <w:rsid w:val="00AF3848"/>
    <w:rsid w:val="00AF38FC"/>
    <w:rsid w:val="00B006E4"/>
    <w:rsid w:val="00B00828"/>
    <w:rsid w:val="00B02371"/>
    <w:rsid w:val="00B02855"/>
    <w:rsid w:val="00B03AE1"/>
    <w:rsid w:val="00B03FFD"/>
    <w:rsid w:val="00B0534D"/>
    <w:rsid w:val="00B05A83"/>
    <w:rsid w:val="00B0688B"/>
    <w:rsid w:val="00B10E2E"/>
    <w:rsid w:val="00B111E5"/>
    <w:rsid w:val="00B11B2E"/>
    <w:rsid w:val="00B138D8"/>
    <w:rsid w:val="00B14075"/>
    <w:rsid w:val="00B146D1"/>
    <w:rsid w:val="00B14C8B"/>
    <w:rsid w:val="00B15540"/>
    <w:rsid w:val="00B15B77"/>
    <w:rsid w:val="00B15BE5"/>
    <w:rsid w:val="00B17A3D"/>
    <w:rsid w:val="00B203EC"/>
    <w:rsid w:val="00B21BD3"/>
    <w:rsid w:val="00B23CBD"/>
    <w:rsid w:val="00B23CEE"/>
    <w:rsid w:val="00B2582C"/>
    <w:rsid w:val="00B26087"/>
    <w:rsid w:val="00B2623D"/>
    <w:rsid w:val="00B303F5"/>
    <w:rsid w:val="00B30E3C"/>
    <w:rsid w:val="00B323CF"/>
    <w:rsid w:val="00B33E0D"/>
    <w:rsid w:val="00B34A26"/>
    <w:rsid w:val="00B43376"/>
    <w:rsid w:val="00B447F7"/>
    <w:rsid w:val="00B46137"/>
    <w:rsid w:val="00B463FC"/>
    <w:rsid w:val="00B47993"/>
    <w:rsid w:val="00B479CC"/>
    <w:rsid w:val="00B51F5B"/>
    <w:rsid w:val="00B52C41"/>
    <w:rsid w:val="00B53C93"/>
    <w:rsid w:val="00B54177"/>
    <w:rsid w:val="00B563C9"/>
    <w:rsid w:val="00B60AFA"/>
    <w:rsid w:val="00B60CB8"/>
    <w:rsid w:val="00B61683"/>
    <w:rsid w:val="00B625F8"/>
    <w:rsid w:val="00B63E41"/>
    <w:rsid w:val="00B6420A"/>
    <w:rsid w:val="00B6684E"/>
    <w:rsid w:val="00B67F8B"/>
    <w:rsid w:val="00B72B9C"/>
    <w:rsid w:val="00B73A3B"/>
    <w:rsid w:val="00B74AB7"/>
    <w:rsid w:val="00B75D0D"/>
    <w:rsid w:val="00B75D83"/>
    <w:rsid w:val="00B763FA"/>
    <w:rsid w:val="00B77DB7"/>
    <w:rsid w:val="00B801CC"/>
    <w:rsid w:val="00B8119D"/>
    <w:rsid w:val="00B826E7"/>
    <w:rsid w:val="00B83308"/>
    <w:rsid w:val="00B846DA"/>
    <w:rsid w:val="00B84ACF"/>
    <w:rsid w:val="00B85309"/>
    <w:rsid w:val="00B85EF9"/>
    <w:rsid w:val="00B86B8A"/>
    <w:rsid w:val="00B87D93"/>
    <w:rsid w:val="00B908E1"/>
    <w:rsid w:val="00B9262B"/>
    <w:rsid w:val="00B926F5"/>
    <w:rsid w:val="00B94A63"/>
    <w:rsid w:val="00B961C4"/>
    <w:rsid w:val="00BA0C8D"/>
    <w:rsid w:val="00BA183B"/>
    <w:rsid w:val="00BA1931"/>
    <w:rsid w:val="00BA6B4D"/>
    <w:rsid w:val="00BA707B"/>
    <w:rsid w:val="00BA7187"/>
    <w:rsid w:val="00BA7267"/>
    <w:rsid w:val="00BB392E"/>
    <w:rsid w:val="00BB42B8"/>
    <w:rsid w:val="00BB54F2"/>
    <w:rsid w:val="00BB58C2"/>
    <w:rsid w:val="00BB59D4"/>
    <w:rsid w:val="00BB7732"/>
    <w:rsid w:val="00BC3722"/>
    <w:rsid w:val="00BC51CA"/>
    <w:rsid w:val="00BD05F4"/>
    <w:rsid w:val="00BD21CF"/>
    <w:rsid w:val="00BD3697"/>
    <w:rsid w:val="00BD41A2"/>
    <w:rsid w:val="00BD5752"/>
    <w:rsid w:val="00BD6209"/>
    <w:rsid w:val="00BD628D"/>
    <w:rsid w:val="00BE1BA5"/>
    <w:rsid w:val="00BE1E90"/>
    <w:rsid w:val="00BE20C3"/>
    <w:rsid w:val="00BE342C"/>
    <w:rsid w:val="00BE350D"/>
    <w:rsid w:val="00BE393A"/>
    <w:rsid w:val="00BE50B5"/>
    <w:rsid w:val="00BF08A2"/>
    <w:rsid w:val="00BF1DFC"/>
    <w:rsid w:val="00BF2626"/>
    <w:rsid w:val="00BF2F59"/>
    <w:rsid w:val="00BF33CC"/>
    <w:rsid w:val="00BF554D"/>
    <w:rsid w:val="00BF56A4"/>
    <w:rsid w:val="00BF7F00"/>
    <w:rsid w:val="00BF7F0E"/>
    <w:rsid w:val="00C00BDA"/>
    <w:rsid w:val="00C027E0"/>
    <w:rsid w:val="00C03A88"/>
    <w:rsid w:val="00C04549"/>
    <w:rsid w:val="00C06A98"/>
    <w:rsid w:val="00C12150"/>
    <w:rsid w:val="00C142D9"/>
    <w:rsid w:val="00C15A2B"/>
    <w:rsid w:val="00C15D6A"/>
    <w:rsid w:val="00C206E9"/>
    <w:rsid w:val="00C22A58"/>
    <w:rsid w:val="00C22CA3"/>
    <w:rsid w:val="00C22CBE"/>
    <w:rsid w:val="00C25AE2"/>
    <w:rsid w:val="00C25D72"/>
    <w:rsid w:val="00C268BC"/>
    <w:rsid w:val="00C31944"/>
    <w:rsid w:val="00C31EE6"/>
    <w:rsid w:val="00C328E6"/>
    <w:rsid w:val="00C32C63"/>
    <w:rsid w:val="00C33D25"/>
    <w:rsid w:val="00C34793"/>
    <w:rsid w:val="00C348F7"/>
    <w:rsid w:val="00C37809"/>
    <w:rsid w:val="00C3788A"/>
    <w:rsid w:val="00C406B1"/>
    <w:rsid w:val="00C410B8"/>
    <w:rsid w:val="00C41A38"/>
    <w:rsid w:val="00C44780"/>
    <w:rsid w:val="00C457F2"/>
    <w:rsid w:val="00C45AD9"/>
    <w:rsid w:val="00C47001"/>
    <w:rsid w:val="00C51D85"/>
    <w:rsid w:val="00C51F4D"/>
    <w:rsid w:val="00C52133"/>
    <w:rsid w:val="00C53586"/>
    <w:rsid w:val="00C54140"/>
    <w:rsid w:val="00C54921"/>
    <w:rsid w:val="00C5700C"/>
    <w:rsid w:val="00C609E4"/>
    <w:rsid w:val="00C62ACE"/>
    <w:rsid w:val="00C65D54"/>
    <w:rsid w:val="00C65E6E"/>
    <w:rsid w:val="00C713E7"/>
    <w:rsid w:val="00C72201"/>
    <w:rsid w:val="00C72DC2"/>
    <w:rsid w:val="00C73FD4"/>
    <w:rsid w:val="00C76898"/>
    <w:rsid w:val="00C8084C"/>
    <w:rsid w:val="00C8090B"/>
    <w:rsid w:val="00C834CC"/>
    <w:rsid w:val="00C83608"/>
    <w:rsid w:val="00C83B54"/>
    <w:rsid w:val="00C83F8F"/>
    <w:rsid w:val="00C84304"/>
    <w:rsid w:val="00C850D0"/>
    <w:rsid w:val="00C85A64"/>
    <w:rsid w:val="00C86358"/>
    <w:rsid w:val="00C86528"/>
    <w:rsid w:val="00C86BE5"/>
    <w:rsid w:val="00C9116F"/>
    <w:rsid w:val="00C91716"/>
    <w:rsid w:val="00C92AF9"/>
    <w:rsid w:val="00C92F33"/>
    <w:rsid w:val="00C93EF2"/>
    <w:rsid w:val="00C94224"/>
    <w:rsid w:val="00C94A6C"/>
    <w:rsid w:val="00C956D0"/>
    <w:rsid w:val="00C9648B"/>
    <w:rsid w:val="00C97526"/>
    <w:rsid w:val="00CA0234"/>
    <w:rsid w:val="00CA1488"/>
    <w:rsid w:val="00CA1F1E"/>
    <w:rsid w:val="00CA25BB"/>
    <w:rsid w:val="00CA35E5"/>
    <w:rsid w:val="00CA7D8E"/>
    <w:rsid w:val="00CB0301"/>
    <w:rsid w:val="00CB0F80"/>
    <w:rsid w:val="00CB11F9"/>
    <w:rsid w:val="00CB18CC"/>
    <w:rsid w:val="00CB3BCF"/>
    <w:rsid w:val="00CB5721"/>
    <w:rsid w:val="00CB60C6"/>
    <w:rsid w:val="00CC19C1"/>
    <w:rsid w:val="00CC2347"/>
    <w:rsid w:val="00CC5325"/>
    <w:rsid w:val="00CD02BC"/>
    <w:rsid w:val="00CD330E"/>
    <w:rsid w:val="00CD4A1C"/>
    <w:rsid w:val="00CD5764"/>
    <w:rsid w:val="00CD6BCE"/>
    <w:rsid w:val="00CE0C6C"/>
    <w:rsid w:val="00CE12DE"/>
    <w:rsid w:val="00CE3ECB"/>
    <w:rsid w:val="00CE7F78"/>
    <w:rsid w:val="00CF0174"/>
    <w:rsid w:val="00CF03D7"/>
    <w:rsid w:val="00CF04D0"/>
    <w:rsid w:val="00CF254B"/>
    <w:rsid w:val="00CF39C0"/>
    <w:rsid w:val="00CF3D77"/>
    <w:rsid w:val="00CF54E8"/>
    <w:rsid w:val="00CF63AF"/>
    <w:rsid w:val="00CF6592"/>
    <w:rsid w:val="00CF6A59"/>
    <w:rsid w:val="00CF70E2"/>
    <w:rsid w:val="00D00197"/>
    <w:rsid w:val="00D00A4A"/>
    <w:rsid w:val="00D00B4D"/>
    <w:rsid w:val="00D01350"/>
    <w:rsid w:val="00D033EB"/>
    <w:rsid w:val="00D03F30"/>
    <w:rsid w:val="00D05B0B"/>
    <w:rsid w:val="00D05DAC"/>
    <w:rsid w:val="00D06D2C"/>
    <w:rsid w:val="00D078CE"/>
    <w:rsid w:val="00D102C2"/>
    <w:rsid w:val="00D10EA7"/>
    <w:rsid w:val="00D114D6"/>
    <w:rsid w:val="00D12C05"/>
    <w:rsid w:val="00D13D62"/>
    <w:rsid w:val="00D153A7"/>
    <w:rsid w:val="00D168B8"/>
    <w:rsid w:val="00D17A1F"/>
    <w:rsid w:val="00D17BFE"/>
    <w:rsid w:val="00D213B2"/>
    <w:rsid w:val="00D228E5"/>
    <w:rsid w:val="00D22C5C"/>
    <w:rsid w:val="00D2398B"/>
    <w:rsid w:val="00D2579A"/>
    <w:rsid w:val="00D25FCC"/>
    <w:rsid w:val="00D267C3"/>
    <w:rsid w:val="00D274DA"/>
    <w:rsid w:val="00D27912"/>
    <w:rsid w:val="00D3249C"/>
    <w:rsid w:val="00D32704"/>
    <w:rsid w:val="00D32A77"/>
    <w:rsid w:val="00D32AF4"/>
    <w:rsid w:val="00D3408B"/>
    <w:rsid w:val="00D34662"/>
    <w:rsid w:val="00D34B5D"/>
    <w:rsid w:val="00D354F1"/>
    <w:rsid w:val="00D375C6"/>
    <w:rsid w:val="00D400E0"/>
    <w:rsid w:val="00D41EC8"/>
    <w:rsid w:val="00D448AA"/>
    <w:rsid w:val="00D449BE"/>
    <w:rsid w:val="00D44EFF"/>
    <w:rsid w:val="00D45A67"/>
    <w:rsid w:val="00D52CEA"/>
    <w:rsid w:val="00D539C3"/>
    <w:rsid w:val="00D54085"/>
    <w:rsid w:val="00D5519A"/>
    <w:rsid w:val="00D55F04"/>
    <w:rsid w:val="00D56228"/>
    <w:rsid w:val="00D56838"/>
    <w:rsid w:val="00D61E92"/>
    <w:rsid w:val="00D621A1"/>
    <w:rsid w:val="00D63778"/>
    <w:rsid w:val="00D64B13"/>
    <w:rsid w:val="00D665A0"/>
    <w:rsid w:val="00D715F8"/>
    <w:rsid w:val="00D71BAF"/>
    <w:rsid w:val="00D7332B"/>
    <w:rsid w:val="00D763CD"/>
    <w:rsid w:val="00D8185D"/>
    <w:rsid w:val="00D82DF6"/>
    <w:rsid w:val="00D83014"/>
    <w:rsid w:val="00D87BDB"/>
    <w:rsid w:val="00D90A40"/>
    <w:rsid w:val="00D91918"/>
    <w:rsid w:val="00D91BA6"/>
    <w:rsid w:val="00D91D3C"/>
    <w:rsid w:val="00D93D3D"/>
    <w:rsid w:val="00D9644B"/>
    <w:rsid w:val="00D96520"/>
    <w:rsid w:val="00D97747"/>
    <w:rsid w:val="00D978EC"/>
    <w:rsid w:val="00D979AC"/>
    <w:rsid w:val="00D97BDD"/>
    <w:rsid w:val="00D97C13"/>
    <w:rsid w:val="00DA0E08"/>
    <w:rsid w:val="00DA1D59"/>
    <w:rsid w:val="00DA4D92"/>
    <w:rsid w:val="00DA536D"/>
    <w:rsid w:val="00DA5E67"/>
    <w:rsid w:val="00DA6167"/>
    <w:rsid w:val="00DA7680"/>
    <w:rsid w:val="00DB0159"/>
    <w:rsid w:val="00DB1332"/>
    <w:rsid w:val="00DB284A"/>
    <w:rsid w:val="00DB2CA0"/>
    <w:rsid w:val="00DB4DA0"/>
    <w:rsid w:val="00DB5CE2"/>
    <w:rsid w:val="00DB6572"/>
    <w:rsid w:val="00DB6F62"/>
    <w:rsid w:val="00DB6FF3"/>
    <w:rsid w:val="00DC01A9"/>
    <w:rsid w:val="00DC0C19"/>
    <w:rsid w:val="00DC4009"/>
    <w:rsid w:val="00DC448C"/>
    <w:rsid w:val="00DC6B73"/>
    <w:rsid w:val="00DC6D53"/>
    <w:rsid w:val="00DD257F"/>
    <w:rsid w:val="00DD2684"/>
    <w:rsid w:val="00DD2B9F"/>
    <w:rsid w:val="00DD4A95"/>
    <w:rsid w:val="00DE236E"/>
    <w:rsid w:val="00DE23BE"/>
    <w:rsid w:val="00DE23DE"/>
    <w:rsid w:val="00DE2737"/>
    <w:rsid w:val="00DE29FA"/>
    <w:rsid w:val="00DE388B"/>
    <w:rsid w:val="00DE5208"/>
    <w:rsid w:val="00DE5EC7"/>
    <w:rsid w:val="00DE678A"/>
    <w:rsid w:val="00DF05BF"/>
    <w:rsid w:val="00DF12A6"/>
    <w:rsid w:val="00DF361B"/>
    <w:rsid w:val="00DF3955"/>
    <w:rsid w:val="00DF5032"/>
    <w:rsid w:val="00DF6C68"/>
    <w:rsid w:val="00DF6DCB"/>
    <w:rsid w:val="00DF77F9"/>
    <w:rsid w:val="00E00408"/>
    <w:rsid w:val="00E023AA"/>
    <w:rsid w:val="00E0247C"/>
    <w:rsid w:val="00E0279A"/>
    <w:rsid w:val="00E02F0E"/>
    <w:rsid w:val="00E036E7"/>
    <w:rsid w:val="00E05C01"/>
    <w:rsid w:val="00E060E9"/>
    <w:rsid w:val="00E0641B"/>
    <w:rsid w:val="00E0665D"/>
    <w:rsid w:val="00E07457"/>
    <w:rsid w:val="00E10326"/>
    <w:rsid w:val="00E10A75"/>
    <w:rsid w:val="00E10C4E"/>
    <w:rsid w:val="00E111EA"/>
    <w:rsid w:val="00E178BB"/>
    <w:rsid w:val="00E2124F"/>
    <w:rsid w:val="00E2162A"/>
    <w:rsid w:val="00E23131"/>
    <w:rsid w:val="00E23DAF"/>
    <w:rsid w:val="00E30ACC"/>
    <w:rsid w:val="00E32B5B"/>
    <w:rsid w:val="00E32F7D"/>
    <w:rsid w:val="00E332F8"/>
    <w:rsid w:val="00E35539"/>
    <w:rsid w:val="00E37C29"/>
    <w:rsid w:val="00E37DF1"/>
    <w:rsid w:val="00E41038"/>
    <w:rsid w:val="00E411F8"/>
    <w:rsid w:val="00E422A8"/>
    <w:rsid w:val="00E424B2"/>
    <w:rsid w:val="00E42CF8"/>
    <w:rsid w:val="00E43016"/>
    <w:rsid w:val="00E43156"/>
    <w:rsid w:val="00E456CE"/>
    <w:rsid w:val="00E465D5"/>
    <w:rsid w:val="00E467B1"/>
    <w:rsid w:val="00E47320"/>
    <w:rsid w:val="00E518E4"/>
    <w:rsid w:val="00E51BAE"/>
    <w:rsid w:val="00E522AA"/>
    <w:rsid w:val="00E5314F"/>
    <w:rsid w:val="00E5410B"/>
    <w:rsid w:val="00E5525F"/>
    <w:rsid w:val="00E56231"/>
    <w:rsid w:val="00E568AF"/>
    <w:rsid w:val="00E57577"/>
    <w:rsid w:val="00E60C12"/>
    <w:rsid w:val="00E61946"/>
    <w:rsid w:val="00E627F6"/>
    <w:rsid w:val="00E717ED"/>
    <w:rsid w:val="00E71AE5"/>
    <w:rsid w:val="00E71CB3"/>
    <w:rsid w:val="00E732F3"/>
    <w:rsid w:val="00E751D3"/>
    <w:rsid w:val="00E7692C"/>
    <w:rsid w:val="00E8156D"/>
    <w:rsid w:val="00E81729"/>
    <w:rsid w:val="00E820B2"/>
    <w:rsid w:val="00E82331"/>
    <w:rsid w:val="00E83594"/>
    <w:rsid w:val="00E837CC"/>
    <w:rsid w:val="00E86CB9"/>
    <w:rsid w:val="00E87133"/>
    <w:rsid w:val="00E90D87"/>
    <w:rsid w:val="00E9227F"/>
    <w:rsid w:val="00E943EC"/>
    <w:rsid w:val="00E946EF"/>
    <w:rsid w:val="00E948A8"/>
    <w:rsid w:val="00EA066C"/>
    <w:rsid w:val="00EA10F2"/>
    <w:rsid w:val="00EA24B4"/>
    <w:rsid w:val="00EA2CD0"/>
    <w:rsid w:val="00EA2F18"/>
    <w:rsid w:val="00EA3029"/>
    <w:rsid w:val="00EA3CF3"/>
    <w:rsid w:val="00EA4B2F"/>
    <w:rsid w:val="00EA4D1F"/>
    <w:rsid w:val="00EA4DA4"/>
    <w:rsid w:val="00EB3196"/>
    <w:rsid w:val="00EB4551"/>
    <w:rsid w:val="00EB5569"/>
    <w:rsid w:val="00EB747D"/>
    <w:rsid w:val="00EB7FF1"/>
    <w:rsid w:val="00EC19FE"/>
    <w:rsid w:val="00EC20BD"/>
    <w:rsid w:val="00EC3B31"/>
    <w:rsid w:val="00EC4A32"/>
    <w:rsid w:val="00EC4F9F"/>
    <w:rsid w:val="00EC67E8"/>
    <w:rsid w:val="00ED16D6"/>
    <w:rsid w:val="00ED493A"/>
    <w:rsid w:val="00ED4A9B"/>
    <w:rsid w:val="00ED5273"/>
    <w:rsid w:val="00ED5712"/>
    <w:rsid w:val="00ED6151"/>
    <w:rsid w:val="00EE550F"/>
    <w:rsid w:val="00EE56D1"/>
    <w:rsid w:val="00EE6673"/>
    <w:rsid w:val="00EE691C"/>
    <w:rsid w:val="00EE7522"/>
    <w:rsid w:val="00EF097B"/>
    <w:rsid w:val="00EF2F7E"/>
    <w:rsid w:val="00EF3071"/>
    <w:rsid w:val="00EF310C"/>
    <w:rsid w:val="00EF32FA"/>
    <w:rsid w:val="00EF3B25"/>
    <w:rsid w:val="00EF4152"/>
    <w:rsid w:val="00EF4B0C"/>
    <w:rsid w:val="00EF69A6"/>
    <w:rsid w:val="00F000B5"/>
    <w:rsid w:val="00F01B12"/>
    <w:rsid w:val="00F02043"/>
    <w:rsid w:val="00F02B26"/>
    <w:rsid w:val="00F02CEB"/>
    <w:rsid w:val="00F03A1B"/>
    <w:rsid w:val="00F06EA9"/>
    <w:rsid w:val="00F102D9"/>
    <w:rsid w:val="00F117DD"/>
    <w:rsid w:val="00F11992"/>
    <w:rsid w:val="00F15849"/>
    <w:rsid w:val="00F15995"/>
    <w:rsid w:val="00F255A1"/>
    <w:rsid w:val="00F304D9"/>
    <w:rsid w:val="00F30F5A"/>
    <w:rsid w:val="00F3305A"/>
    <w:rsid w:val="00F34417"/>
    <w:rsid w:val="00F35382"/>
    <w:rsid w:val="00F3786D"/>
    <w:rsid w:val="00F40BFF"/>
    <w:rsid w:val="00F4144C"/>
    <w:rsid w:val="00F41514"/>
    <w:rsid w:val="00F43B3E"/>
    <w:rsid w:val="00F44DFA"/>
    <w:rsid w:val="00F47D71"/>
    <w:rsid w:val="00F5126C"/>
    <w:rsid w:val="00F5158B"/>
    <w:rsid w:val="00F519AA"/>
    <w:rsid w:val="00F52637"/>
    <w:rsid w:val="00F53E8E"/>
    <w:rsid w:val="00F5455E"/>
    <w:rsid w:val="00F5636E"/>
    <w:rsid w:val="00F569CF"/>
    <w:rsid w:val="00F60194"/>
    <w:rsid w:val="00F62336"/>
    <w:rsid w:val="00F62E48"/>
    <w:rsid w:val="00F6534B"/>
    <w:rsid w:val="00F66152"/>
    <w:rsid w:val="00F6624D"/>
    <w:rsid w:val="00F665E0"/>
    <w:rsid w:val="00F7089D"/>
    <w:rsid w:val="00F70EB1"/>
    <w:rsid w:val="00F70F73"/>
    <w:rsid w:val="00F716BF"/>
    <w:rsid w:val="00F71B99"/>
    <w:rsid w:val="00F7356E"/>
    <w:rsid w:val="00F75327"/>
    <w:rsid w:val="00F773E7"/>
    <w:rsid w:val="00F816D1"/>
    <w:rsid w:val="00F8696E"/>
    <w:rsid w:val="00F87613"/>
    <w:rsid w:val="00F87E6D"/>
    <w:rsid w:val="00F87E8D"/>
    <w:rsid w:val="00F908AD"/>
    <w:rsid w:val="00F923DB"/>
    <w:rsid w:val="00F92409"/>
    <w:rsid w:val="00F943A7"/>
    <w:rsid w:val="00F95327"/>
    <w:rsid w:val="00F95894"/>
    <w:rsid w:val="00F9680D"/>
    <w:rsid w:val="00F96E2E"/>
    <w:rsid w:val="00F96F69"/>
    <w:rsid w:val="00FA1709"/>
    <w:rsid w:val="00FA498E"/>
    <w:rsid w:val="00FA4C57"/>
    <w:rsid w:val="00FA7E74"/>
    <w:rsid w:val="00FB0027"/>
    <w:rsid w:val="00FB0850"/>
    <w:rsid w:val="00FB3E12"/>
    <w:rsid w:val="00FB4276"/>
    <w:rsid w:val="00FB4F79"/>
    <w:rsid w:val="00FB5529"/>
    <w:rsid w:val="00FB5661"/>
    <w:rsid w:val="00FB59F6"/>
    <w:rsid w:val="00FB6383"/>
    <w:rsid w:val="00FB747F"/>
    <w:rsid w:val="00FC371C"/>
    <w:rsid w:val="00FC380A"/>
    <w:rsid w:val="00FC382E"/>
    <w:rsid w:val="00FC4AA8"/>
    <w:rsid w:val="00FC4D61"/>
    <w:rsid w:val="00FC6368"/>
    <w:rsid w:val="00FC7008"/>
    <w:rsid w:val="00FD0917"/>
    <w:rsid w:val="00FD2198"/>
    <w:rsid w:val="00FD4A4B"/>
    <w:rsid w:val="00FD4D5E"/>
    <w:rsid w:val="00FD6D6A"/>
    <w:rsid w:val="00FD6ECB"/>
    <w:rsid w:val="00FD7ADF"/>
    <w:rsid w:val="00FD7BE1"/>
    <w:rsid w:val="00FE0361"/>
    <w:rsid w:val="00FE1075"/>
    <w:rsid w:val="00FE1572"/>
    <w:rsid w:val="00FE2D3B"/>
    <w:rsid w:val="00FE67D7"/>
    <w:rsid w:val="00FF1164"/>
    <w:rsid w:val="00FF1781"/>
    <w:rsid w:val="00FF3DA6"/>
    <w:rsid w:val="00FF48D8"/>
    <w:rsid w:val="00FF63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A3EEA27"/>
  <w15:chartTrackingRefBased/>
  <w15:docId w15:val="{80A01523-61E9-463C-9E86-9D4C372B4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iPriority="0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5F19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pPr>
      <w:keepNext/>
      <w:jc w:val="center"/>
      <w:outlineLvl w:val="0"/>
    </w:pPr>
    <w:rPr>
      <w:rFonts w:eastAsia="Arial Unicode MS"/>
      <w:sz w:val="28"/>
    </w:rPr>
  </w:style>
  <w:style w:type="paragraph" w:styleId="2">
    <w:name w:val="heading 2"/>
    <w:basedOn w:val="a"/>
    <w:next w:val="a"/>
    <w:link w:val="20"/>
    <w:qFormat/>
    <w:pPr>
      <w:keepNext/>
      <w:jc w:val="center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pPr>
      <w:keepNext/>
      <w:ind w:firstLine="1418"/>
      <w:outlineLvl w:val="2"/>
    </w:pPr>
    <w:rPr>
      <w:sz w:val="28"/>
    </w:rPr>
  </w:style>
  <w:style w:type="paragraph" w:styleId="4">
    <w:name w:val="heading 4"/>
    <w:basedOn w:val="a"/>
    <w:next w:val="a"/>
    <w:link w:val="40"/>
    <w:qFormat/>
    <w:pPr>
      <w:keepNext/>
      <w:ind w:left="1276" w:right="310" w:firstLine="851"/>
      <w:jc w:val="both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pPr>
      <w:keepNext/>
      <w:outlineLvl w:val="4"/>
    </w:pPr>
    <w:rPr>
      <w:sz w:val="24"/>
    </w:rPr>
  </w:style>
  <w:style w:type="paragraph" w:styleId="6">
    <w:name w:val="heading 6"/>
    <w:basedOn w:val="a"/>
    <w:next w:val="a"/>
    <w:link w:val="60"/>
    <w:uiPriority w:val="9"/>
    <w:qFormat/>
    <w:pPr>
      <w:keepNext/>
      <w:ind w:right="2"/>
      <w:outlineLvl w:val="5"/>
    </w:pPr>
    <w:rPr>
      <w:sz w:val="24"/>
    </w:rPr>
  </w:style>
  <w:style w:type="paragraph" w:styleId="7">
    <w:name w:val="heading 7"/>
    <w:basedOn w:val="a"/>
    <w:next w:val="a"/>
    <w:link w:val="70"/>
    <w:qFormat/>
    <w:pPr>
      <w:keepNext/>
      <w:ind w:left="1276" w:right="312" w:firstLine="851"/>
      <w:jc w:val="both"/>
      <w:outlineLvl w:val="6"/>
    </w:pPr>
    <w:rPr>
      <w:sz w:val="28"/>
    </w:rPr>
  </w:style>
  <w:style w:type="paragraph" w:styleId="8">
    <w:name w:val="heading 8"/>
    <w:basedOn w:val="a"/>
    <w:next w:val="a"/>
    <w:link w:val="80"/>
    <w:qFormat/>
    <w:pPr>
      <w:keepNext/>
      <w:ind w:left="1418" w:right="510"/>
      <w:outlineLvl w:val="7"/>
    </w:pPr>
    <w:rPr>
      <w:sz w:val="28"/>
    </w:rPr>
  </w:style>
  <w:style w:type="paragraph" w:styleId="9">
    <w:name w:val="heading 9"/>
    <w:basedOn w:val="a"/>
    <w:next w:val="a"/>
    <w:link w:val="90"/>
    <w:uiPriority w:val="9"/>
    <w:qFormat/>
    <w:pPr>
      <w:keepNext/>
      <w:ind w:left="1418"/>
      <w:outlineLvl w:val="8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paragraph" w:styleId="a8">
    <w:name w:val="Plain Text"/>
    <w:basedOn w:val="a"/>
    <w:link w:val="a9"/>
    <w:rPr>
      <w:rFonts w:ascii="Courier New" w:hAnsi="Courier New"/>
    </w:rPr>
  </w:style>
  <w:style w:type="paragraph" w:styleId="aa">
    <w:name w:val="Document Map"/>
    <w:basedOn w:val="a"/>
    <w:link w:val="ab"/>
    <w:semiHidden/>
    <w:pPr>
      <w:shd w:val="clear" w:color="auto" w:fill="000080"/>
    </w:pPr>
    <w:rPr>
      <w:rFonts w:ascii="Tahoma" w:hAnsi="Tahoma"/>
    </w:rPr>
  </w:style>
  <w:style w:type="paragraph" w:styleId="ac">
    <w:name w:val="Block Text"/>
    <w:basedOn w:val="a"/>
    <w:pPr>
      <w:widowControl w:val="0"/>
      <w:ind w:left="1276" w:right="310" w:firstLine="851"/>
      <w:jc w:val="both"/>
    </w:pPr>
    <w:rPr>
      <w:sz w:val="28"/>
    </w:rPr>
  </w:style>
  <w:style w:type="paragraph" w:customStyle="1" w:styleId="FR2">
    <w:name w:val="FR2"/>
    <w:pPr>
      <w:widowControl w:val="0"/>
      <w:autoSpaceDE w:val="0"/>
      <w:autoSpaceDN w:val="0"/>
      <w:adjustRightInd w:val="0"/>
      <w:spacing w:line="259" w:lineRule="auto"/>
      <w:ind w:left="160" w:firstLine="720"/>
    </w:pPr>
    <w:rPr>
      <w:sz w:val="22"/>
      <w:szCs w:val="22"/>
    </w:rPr>
  </w:style>
  <w:style w:type="paragraph" w:customStyle="1" w:styleId="FR3">
    <w:name w:val="FR3"/>
    <w:pPr>
      <w:widowControl w:val="0"/>
      <w:autoSpaceDE w:val="0"/>
      <w:autoSpaceDN w:val="0"/>
      <w:adjustRightInd w:val="0"/>
      <w:spacing w:before="180" w:line="278" w:lineRule="auto"/>
      <w:ind w:firstLine="720"/>
      <w:jc w:val="both"/>
    </w:pPr>
    <w:rPr>
      <w:rFonts w:ascii="Arial" w:hAnsi="Arial" w:cs="Arial"/>
    </w:rPr>
  </w:style>
  <w:style w:type="paragraph" w:customStyle="1" w:styleId="FR1">
    <w:name w:val="FR1"/>
    <w:pPr>
      <w:widowControl w:val="0"/>
      <w:autoSpaceDE w:val="0"/>
      <w:autoSpaceDN w:val="0"/>
      <w:adjustRightInd w:val="0"/>
      <w:jc w:val="both"/>
    </w:pPr>
    <w:rPr>
      <w:sz w:val="28"/>
      <w:szCs w:val="28"/>
    </w:rPr>
  </w:style>
  <w:style w:type="paragraph" w:styleId="ad">
    <w:name w:val="Body Text Indent"/>
    <w:aliases w:val="Основной текст 1,Нумерованный список !!,Основной текст с отступом2,Надин стиль"/>
    <w:basedOn w:val="a"/>
    <w:link w:val="ae"/>
    <w:pPr>
      <w:widowControl w:val="0"/>
      <w:ind w:firstLine="720"/>
      <w:jc w:val="both"/>
    </w:pPr>
    <w:rPr>
      <w:sz w:val="28"/>
      <w:szCs w:val="18"/>
    </w:rPr>
  </w:style>
  <w:style w:type="paragraph" w:styleId="21">
    <w:name w:val="Body Text 2"/>
    <w:basedOn w:val="a"/>
    <w:link w:val="22"/>
    <w:pPr>
      <w:jc w:val="both"/>
    </w:pPr>
    <w:rPr>
      <w:sz w:val="24"/>
    </w:rPr>
  </w:style>
  <w:style w:type="paragraph" w:styleId="af">
    <w:name w:val="Body Text"/>
    <w:aliases w:val="Заголовок главы"/>
    <w:basedOn w:val="a"/>
    <w:link w:val="af0"/>
    <w:rPr>
      <w:sz w:val="28"/>
    </w:rPr>
  </w:style>
  <w:style w:type="paragraph" w:customStyle="1" w:styleId="11">
    <w:name w:val="Название1"/>
    <w:basedOn w:val="a"/>
    <w:link w:val="af1"/>
    <w:qFormat/>
    <w:pPr>
      <w:jc w:val="center"/>
    </w:pPr>
    <w:rPr>
      <w:sz w:val="28"/>
    </w:rPr>
  </w:style>
  <w:style w:type="paragraph" w:styleId="af2">
    <w:name w:val="Balloon Text"/>
    <w:basedOn w:val="a"/>
    <w:link w:val="af3"/>
    <w:rPr>
      <w:rFonts w:ascii="Tahoma" w:hAnsi="Tahoma" w:cs="Tahoma"/>
      <w:sz w:val="16"/>
      <w:szCs w:val="16"/>
    </w:rPr>
  </w:style>
  <w:style w:type="paragraph" w:styleId="23">
    <w:name w:val="Body Text Indent 2"/>
    <w:basedOn w:val="a"/>
    <w:link w:val="24"/>
    <w:pPr>
      <w:ind w:firstLine="709"/>
      <w:jc w:val="both"/>
    </w:pPr>
    <w:rPr>
      <w:color w:val="000000"/>
      <w:sz w:val="28"/>
      <w:szCs w:val="24"/>
    </w:rPr>
  </w:style>
  <w:style w:type="paragraph" w:styleId="31">
    <w:name w:val="Body Text Indent 3"/>
    <w:aliases w:val="дисер,Основной текст с выступом 3"/>
    <w:basedOn w:val="a"/>
    <w:link w:val="32"/>
    <w:pPr>
      <w:tabs>
        <w:tab w:val="num" w:pos="0"/>
      </w:tabs>
      <w:ind w:left="1418" w:firstLine="567"/>
      <w:jc w:val="both"/>
    </w:pPr>
    <w:rPr>
      <w:color w:val="000000"/>
      <w:sz w:val="24"/>
    </w:rPr>
  </w:style>
  <w:style w:type="paragraph" w:customStyle="1" w:styleId="210">
    <w:name w:val="Основной текст 21"/>
    <w:basedOn w:val="a"/>
    <w:link w:val="BodyText2"/>
    <w:pPr>
      <w:ind w:firstLine="1134"/>
      <w:jc w:val="both"/>
    </w:pPr>
    <w:rPr>
      <w:rFonts w:ascii="Arial" w:hAnsi="Arial"/>
      <w:sz w:val="24"/>
    </w:rPr>
  </w:style>
  <w:style w:type="paragraph" w:customStyle="1" w:styleId="310">
    <w:name w:val="Основной текст с отступом 31"/>
    <w:basedOn w:val="a"/>
    <w:pPr>
      <w:tabs>
        <w:tab w:val="left" w:pos="426"/>
      </w:tabs>
      <w:ind w:left="420" w:hanging="420"/>
      <w:jc w:val="both"/>
    </w:pPr>
    <w:rPr>
      <w:rFonts w:ascii="Arial" w:hAnsi="Arial"/>
      <w:sz w:val="22"/>
    </w:rPr>
  </w:style>
  <w:style w:type="paragraph" w:styleId="33">
    <w:name w:val="Body Text 3"/>
    <w:basedOn w:val="a"/>
    <w:link w:val="34"/>
    <w:pPr>
      <w:spacing w:after="120"/>
    </w:pPr>
    <w:rPr>
      <w:sz w:val="16"/>
      <w:szCs w:val="16"/>
    </w:rPr>
  </w:style>
  <w:style w:type="paragraph" w:customStyle="1" w:styleId="91">
    <w:name w:val="çàãîëîâîê 9"/>
    <w:basedOn w:val="a"/>
    <w:next w:val="a"/>
    <w:pPr>
      <w:keepNext/>
      <w:overflowPunct/>
      <w:autoSpaceDE/>
      <w:autoSpaceDN/>
      <w:adjustRightInd/>
      <w:spacing w:line="360" w:lineRule="auto"/>
      <w:textAlignment w:val="auto"/>
    </w:pPr>
    <w:rPr>
      <w:rFonts w:ascii="Arial" w:hAnsi="Arial"/>
      <w:sz w:val="24"/>
    </w:rPr>
  </w:style>
  <w:style w:type="paragraph" w:customStyle="1" w:styleId="71">
    <w:name w:val="çàãîëîâîê 7"/>
    <w:basedOn w:val="a"/>
    <w:next w:val="a"/>
    <w:pPr>
      <w:keepNext/>
      <w:overflowPunct/>
      <w:autoSpaceDE/>
      <w:autoSpaceDN/>
      <w:adjustRightInd/>
      <w:spacing w:line="360" w:lineRule="auto"/>
      <w:jc w:val="center"/>
      <w:textAlignment w:val="auto"/>
    </w:pPr>
    <w:rPr>
      <w:rFonts w:ascii="Arial" w:hAnsi="Arial"/>
      <w:sz w:val="24"/>
    </w:rPr>
  </w:style>
  <w:style w:type="paragraph" w:styleId="af4">
    <w:name w:val="Subtitle"/>
    <w:aliases w:val=" Знак"/>
    <w:basedOn w:val="a"/>
    <w:link w:val="af5"/>
    <w:qFormat/>
    <w:pPr>
      <w:widowControl w:val="0"/>
      <w:jc w:val="both"/>
      <w:textAlignment w:val="auto"/>
    </w:pPr>
    <w:rPr>
      <w:sz w:val="28"/>
      <w:lang w:val="x-none" w:eastAsia="x-none"/>
    </w:rPr>
  </w:style>
  <w:style w:type="paragraph" w:customStyle="1" w:styleId="BodyTextIndent22">
    <w:name w:val="Body Text Indent 22"/>
    <w:basedOn w:val="a"/>
    <w:pPr>
      <w:widowControl w:val="0"/>
      <w:overflowPunct/>
      <w:spacing w:line="360" w:lineRule="auto"/>
      <w:ind w:firstLine="720"/>
      <w:textAlignment w:val="auto"/>
    </w:pPr>
    <w:rPr>
      <w:rFonts w:ascii="Arial" w:hAnsi="Arial"/>
      <w:sz w:val="24"/>
    </w:rPr>
  </w:style>
  <w:style w:type="paragraph" w:customStyle="1" w:styleId="211">
    <w:name w:val="Основной текст с отступом 21"/>
    <w:basedOn w:val="a"/>
    <w:pPr>
      <w:overflowPunct/>
      <w:autoSpaceDE/>
      <w:autoSpaceDN/>
      <w:adjustRightInd/>
      <w:ind w:firstLine="709"/>
      <w:jc w:val="both"/>
      <w:textAlignment w:val="auto"/>
    </w:pPr>
    <w:rPr>
      <w:rFonts w:ascii="Arial" w:hAnsi="Arial"/>
      <w:sz w:val="24"/>
    </w:rPr>
  </w:style>
  <w:style w:type="paragraph" w:customStyle="1" w:styleId="12">
    <w:name w:val="Обычный1"/>
  </w:style>
  <w:style w:type="character" w:customStyle="1" w:styleId="af5">
    <w:name w:val="Подзаголовок Знак"/>
    <w:aliases w:val=" Знак Знак"/>
    <w:link w:val="af4"/>
    <w:rsid w:val="00895F04"/>
    <w:rPr>
      <w:sz w:val="28"/>
    </w:rPr>
  </w:style>
  <w:style w:type="paragraph" w:styleId="af6">
    <w:name w:val="caption"/>
    <w:basedOn w:val="a"/>
    <w:qFormat/>
    <w:rsid w:val="00720828"/>
    <w:pPr>
      <w:overflowPunct/>
      <w:autoSpaceDE/>
      <w:autoSpaceDN/>
      <w:adjustRightInd/>
      <w:jc w:val="center"/>
      <w:textAlignment w:val="auto"/>
    </w:pPr>
    <w:rPr>
      <w:b/>
      <w:sz w:val="28"/>
    </w:rPr>
  </w:style>
  <w:style w:type="character" w:styleId="af7">
    <w:name w:val="annotation reference"/>
    <w:semiHidden/>
    <w:rsid w:val="006E2352"/>
    <w:rPr>
      <w:sz w:val="16"/>
    </w:rPr>
  </w:style>
  <w:style w:type="paragraph" w:styleId="af8">
    <w:name w:val="annotation text"/>
    <w:basedOn w:val="a"/>
    <w:link w:val="af9"/>
    <w:semiHidden/>
    <w:rsid w:val="006E2352"/>
    <w:pPr>
      <w:overflowPunct/>
      <w:autoSpaceDE/>
      <w:autoSpaceDN/>
      <w:adjustRightInd/>
      <w:textAlignment w:val="auto"/>
    </w:pPr>
  </w:style>
  <w:style w:type="character" w:customStyle="1" w:styleId="af9">
    <w:name w:val="Текст примечания Знак"/>
    <w:basedOn w:val="a0"/>
    <w:link w:val="af8"/>
    <w:semiHidden/>
    <w:rsid w:val="006E2352"/>
  </w:style>
  <w:style w:type="character" w:customStyle="1" w:styleId="BodyText2">
    <w:name w:val="Body Text 2 Знак"/>
    <w:link w:val="210"/>
    <w:rsid w:val="006E2352"/>
    <w:rPr>
      <w:rFonts w:ascii="Arial" w:hAnsi="Arial"/>
      <w:sz w:val="24"/>
    </w:rPr>
  </w:style>
  <w:style w:type="paragraph" w:customStyle="1" w:styleId="25">
    <w:name w:val="Обычный2"/>
    <w:rsid w:val="006E2352"/>
    <w:pPr>
      <w:widowControl w:val="0"/>
    </w:pPr>
    <w:rPr>
      <w:snapToGrid w:val="0"/>
    </w:rPr>
  </w:style>
  <w:style w:type="paragraph" w:customStyle="1" w:styleId="Heading">
    <w:name w:val="Heading"/>
    <w:rsid w:val="006E2352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character" w:customStyle="1" w:styleId="ae">
    <w:name w:val="Основной текст с отступом Знак"/>
    <w:aliases w:val="Основной текст 1 Знак,Нумерованный список !! Знак,Основной текст с отступом2 Знак,Надин стиль Знак"/>
    <w:link w:val="ad"/>
    <w:rsid w:val="006E2352"/>
    <w:rPr>
      <w:sz w:val="28"/>
      <w:szCs w:val="18"/>
    </w:rPr>
  </w:style>
  <w:style w:type="character" w:customStyle="1" w:styleId="af1">
    <w:name w:val="Название Знак"/>
    <w:link w:val="11"/>
    <w:rsid w:val="006E2352"/>
    <w:rPr>
      <w:sz w:val="28"/>
    </w:rPr>
  </w:style>
  <w:style w:type="character" w:customStyle="1" w:styleId="32">
    <w:name w:val="Основной текст с отступом 3 Знак"/>
    <w:aliases w:val="дисер Знак,Основной текст с выступом 3 Знак"/>
    <w:link w:val="31"/>
    <w:rsid w:val="006E2352"/>
    <w:rPr>
      <w:color w:val="000000"/>
      <w:sz w:val="24"/>
    </w:rPr>
  </w:style>
  <w:style w:type="character" w:customStyle="1" w:styleId="24">
    <w:name w:val="Основной текст с отступом 2 Знак"/>
    <w:link w:val="23"/>
    <w:rsid w:val="006E2352"/>
    <w:rPr>
      <w:color w:val="000000"/>
      <w:sz w:val="28"/>
      <w:szCs w:val="24"/>
    </w:rPr>
  </w:style>
  <w:style w:type="character" w:customStyle="1" w:styleId="70">
    <w:name w:val="Заголовок 7 Знак"/>
    <w:link w:val="7"/>
    <w:rsid w:val="006E2352"/>
    <w:rPr>
      <w:sz w:val="28"/>
    </w:rPr>
  </w:style>
  <w:style w:type="character" w:customStyle="1" w:styleId="af0">
    <w:name w:val="Основной текст Знак"/>
    <w:aliases w:val="Заголовок главы Знак"/>
    <w:link w:val="af"/>
    <w:rsid w:val="006E2352"/>
    <w:rPr>
      <w:sz w:val="28"/>
    </w:rPr>
  </w:style>
  <w:style w:type="character" w:customStyle="1" w:styleId="60">
    <w:name w:val="Заголовок 6 Знак"/>
    <w:link w:val="6"/>
    <w:uiPriority w:val="9"/>
    <w:rsid w:val="006E2352"/>
    <w:rPr>
      <w:sz w:val="24"/>
    </w:rPr>
  </w:style>
  <w:style w:type="character" w:customStyle="1" w:styleId="90">
    <w:name w:val="Заголовок 9 Знак"/>
    <w:link w:val="9"/>
    <w:uiPriority w:val="9"/>
    <w:rsid w:val="006E2352"/>
    <w:rPr>
      <w:sz w:val="28"/>
    </w:rPr>
  </w:style>
  <w:style w:type="table" w:styleId="afa">
    <w:name w:val="Table Grid"/>
    <w:basedOn w:val="a1"/>
    <w:rsid w:val="006E23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"/>
    <w:rsid w:val="006E2352"/>
    <w:rPr>
      <w:rFonts w:eastAsia="Arial Unicode MS"/>
      <w:sz w:val="28"/>
    </w:rPr>
  </w:style>
  <w:style w:type="character" w:customStyle="1" w:styleId="20">
    <w:name w:val="Заголовок 2 Знак"/>
    <w:link w:val="2"/>
    <w:rsid w:val="006E2352"/>
    <w:rPr>
      <w:sz w:val="24"/>
    </w:rPr>
  </w:style>
  <w:style w:type="character" w:customStyle="1" w:styleId="30">
    <w:name w:val="Заголовок 3 Знак"/>
    <w:link w:val="3"/>
    <w:rsid w:val="006E2352"/>
    <w:rPr>
      <w:sz w:val="28"/>
    </w:rPr>
  </w:style>
  <w:style w:type="character" w:customStyle="1" w:styleId="40">
    <w:name w:val="Заголовок 4 Знак"/>
    <w:link w:val="4"/>
    <w:rsid w:val="006E2352"/>
    <w:rPr>
      <w:sz w:val="24"/>
    </w:rPr>
  </w:style>
  <w:style w:type="character" w:customStyle="1" w:styleId="a4">
    <w:name w:val="Верхний колонтитул Знак"/>
    <w:basedOn w:val="a0"/>
    <w:link w:val="a3"/>
    <w:rsid w:val="006E2352"/>
  </w:style>
  <w:style w:type="character" w:customStyle="1" w:styleId="a6">
    <w:name w:val="Нижний колонтитул Знак"/>
    <w:basedOn w:val="a0"/>
    <w:link w:val="a5"/>
    <w:rsid w:val="006E2352"/>
  </w:style>
  <w:style w:type="character" w:customStyle="1" w:styleId="22">
    <w:name w:val="Основной текст 2 Знак"/>
    <w:link w:val="21"/>
    <w:rsid w:val="006E2352"/>
    <w:rPr>
      <w:sz w:val="24"/>
    </w:rPr>
  </w:style>
  <w:style w:type="character" w:customStyle="1" w:styleId="34">
    <w:name w:val="Основной текст 3 Знак"/>
    <w:link w:val="33"/>
    <w:rsid w:val="006E2352"/>
    <w:rPr>
      <w:sz w:val="16"/>
      <w:szCs w:val="16"/>
    </w:rPr>
  </w:style>
  <w:style w:type="character" w:customStyle="1" w:styleId="a9">
    <w:name w:val="Текст Знак"/>
    <w:link w:val="a8"/>
    <w:rsid w:val="006E2352"/>
    <w:rPr>
      <w:rFonts w:ascii="Courier New" w:hAnsi="Courier New"/>
    </w:rPr>
  </w:style>
  <w:style w:type="character" w:customStyle="1" w:styleId="af3">
    <w:name w:val="Текст выноски Знак"/>
    <w:link w:val="af2"/>
    <w:rsid w:val="006E2352"/>
    <w:rPr>
      <w:rFonts w:ascii="Tahoma" w:hAnsi="Tahoma" w:cs="Tahoma"/>
      <w:sz w:val="16"/>
      <w:szCs w:val="16"/>
    </w:rPr>
  </w:style>
  <w:style w:type="paragraph" w:customStyle="1" w:styleId="13">
    <w:name w:val="заголовок 1"/>
    <w:basedOn w:val="a"/>
    <w:next w:val="a"/>
    <w:rsid w:val="006E2352"/>
    <w:pPr>
      <w:keepNext/>
      <w:spacing w:before="240" w:after="60"/>
    </w:pPr>
    <w:rPr>
      <w:rFonts w:ascii="Arial" w:hAnsi="Arial"/>
      <w:b/>
      <w:kern w:val="28"/>
      <w:sz w:val="28"/>
    </w:rPr>
  </w:style>
  <w:style w:type="paragraph" w:customStyle="1" w:styleId="26">
    <w:name w:val="заголовок 2"/>
    <w:basedOn w:val="a"/>
    <w:next w:val="a"/>
    <w:rsid w:val="006E2352"/>
    <w:pPr>
      <w:keepNext/>
      <w:spacing w:before="240" w:after="60"/>
    </w:pPr>
    <w:rPr>
      <w:rFonts w:ascii="Arial" w:hAnsi="Arial"/>
      <w:b/>
      <w:i/>
      <w:sz w:val="24"/>
    </w:rPr>
  </w:style>
  <w:style w:type="paragraph" w:customStyle="1" w:styleId="92">
    <w:name w:val="заголовок 9"/>
    <w:basedOn w:val="a"/>
    <w:next w:val="a"/>
    <w:rsid w:val="006E2352"/>
    <w:pPr>
      <w:keepNext/>
      <w:overflowPunct/>
      <w:adjustRightInd/>
      <w:spacing w:before="60"/>
      <w:jc w:val="both"/>
      <w:textAlignment w:val="auto"/>
      <w:outlineLvl w:val="8"/>
    </w:pPr>
    <w:rPr>
      <w:sz w:val="24"/>
      <w:szCs w:val="24"/>
    </w:rPr>
  </w:style>
  <w:style w:type="paragraph" w:customStyle="1" w:styleId="afb">
    <w:name w:val="Пояснительная записка"/>
    <w:basedOn w:val="a"/>
    <w:rsid w:val="006E2352"/>
    <w:pPr>
      <w:overflowPunct/>
      <w:autoSpaceDE/>
      <w:autoSpaceDN/>
      <w:adjustRightInd/>
      <w:spacing w:line="360" w:lineRule="auto"/>
      <w:ind w:firstLine="567"/>
      <w:jc w:val="both"/>
      <w:textAlignment w:val="auto"/>
    </w:pPr>
    <w:rPr>
      <w:sz w:val="24"/>
    </w:rPr>
  </w:style>
  <w:style w:type="paragraph" w:styleId="afc">
    <w:name w:val="List Paragraph"/>
    <w:aliases w:val="Варианты ответов,Абзац списка11,Bullet List,FooterText,numbered,Мой стиль!"/>
    <w:basedOn w:val="a"/>
    <w:link w:val="afd"/>
    <w:uiPriority w:val="34"/>
    <w:qFormat/>
    <w:rsid w:val="006E2352"/>
    <w:pPr>
      <w:overflowPunct/>
      <w:autoSpaceDE/>
      <w:autoSpaceDN/>
      <w:adjustRightInd/>
      <w:ind w:left="720"/>
      <w:contextualSpacing/>
      <w:textAlignment w:val="auto"/>
    </w:pPr>
  </w:style>
  <w:style w:type="paragraph" w:styleId="afe">
    <w:name w:val="Normal (Web)"/>
    <w:basedOn w:val="a"/>
    <w:uiPriority w:val="99"/>
    <w:unhideWhenUsed/>
    <w:rsid w:val="006E235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aff">
    <w:name w:val="Знак Знак Знак Знак Знак Знак Знак Знак Знак Знак"/>
    <w:basedOn w:val="a"/>
    <w:rsid w:val="006E235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Tahoma" w:hAnsi="Tahoma"/>
      <w:lang w:val="en-US" w:eastAsia="en-US"/>
    </w:rPr>
  </w:style>
  <w:style w:type="character" w:styleId="aff0">
    <w:name w:val="Hyperlink"/>
    <w:uiPriority w:val="99"/>
    <w:unhideWhenUsed/>
    <w:rsid w:val="008741AB"/>
    <w:rPr>
      <w:color w:val="0000FF"/>
      <w:u w:val="single"/>
    </w:rPr>
  </w:style>
  <w:style w:type="character" w:customStyle="1" w:styleId="50">
    <w:name w:val="Заголовок 5 Знак"/>
    <w:link w:val="5"/>
    <w:rsid w:val="00372BD0"/>
    <w:rPr>
      <w:sz w:val="24"/>
    </w:rPr>
  </w:style>
  <w:style w:type="character" w:customStyle="1" w:styleId="80">
    <w:name w:val="Заголовок 8 Знак"/>
    <w:link w:val="8"/>
    <w:rsid w:val="00372BD0"/>
    <w:rPr>
      <w:sz w:val="28"/>
    </w:rPr>
  </w:style>
  <w:style w:type="character" w:styleId="aff1">
    <w:name w:val="FollowedHyperlink"/>
    <w:uiPriority w:val="99"/>
    <w:semiHidden/>
    <w:unhideWhenUsed/>
    <w:rsid w:val="00372BD0"/>
    <w:rPr>
      <w:color w:val="800080"/>
      <w:u w:val="single"/>
    </w:rPr>
  </w:style>
  <w:style w:type="paragraph" w:customStyle="1" w:styleId="msonormal0">
    <w:name w:val="msonormal"/>
    <w:basedOn w:val="a"/>
    <w:rsid w:val="00372BD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sz w:val="24"/>
      <w:szCs w:val="24"/>
    </w:rPr>
  </w:style>
  <w:style w:type="character" w:customStyle="1" w:styleId="ab">
    <w:name w:val="Схема документа Знак"/>
    <w:link w:val="aa"/>
    <w:semiHidden/>
    <w:rsid w:val="00372BD0"/>
    <w:rPr>
      <w:rFonts w:ascii="Tahoma" w:hAnsi="Tahoma"/>
      <w:shd w:val="clear" w:color="auto" w:fill="000080"/>
    </w:rPr>
  </w:style>
  <w:style w:type="paragraph" w:customStyle="1" w:styleId="zakonpusual">
    <w:name w:val="zakon_pusual"/>
    <w:basedOn w:val="a"/>
    <w:rsid w:val="00372BD0"/>
    <w:pPr>
      <w:widowControl w:val="0"/>
      <w:overflowPunct/>
      <w:autoSpaceDE/>
      <w:autoSpaceDN/>
      <w:spacing w:before="100" w:beforeAutospacing="1" w:after="100" w:afterAutospacing="1"/>
      <w:ind w:firstLine="485"/>
      <w:jc w:val="both"/>
      <w:textAlignment w:val="auto"/>
    </w:pPr>
    <w:rPr>
      <w:color w:val="000000"/>
      <w:sz w:val="24"/>
      <w:szCs w:val="24"/>
    </w:rPr>
  </w:style>
  <w:style w:type="paragraph" w:customStyle="1" w:styleId="ConsPlusNormal">
    <w:name w:val="ConsPlusNormal"/>
    <w:rsid w:val="00372BD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rsid w:val="00372BD0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styleId="aff2">
    <w:name w:val="footnote reference"/>
    <w:semiHidden/>
    <w:unhideWhenUsed/>
    <w:rsid w:val="00372BD0"/>
    <w:rPr>
      <w:vertAlign w:val="superscript"/>
    </w:rPr>
  </w:style>
  <w:style w:type="character" w:customStyle="1" w:styleId="apple-converted-space">
    <w:name w:val="apple-converted-space"/>
    <w:rsid w:val="00372BD0"/>
  </w:style>
  <w:style w:type="character" w:customStyle="1" w:styleId="w">
    <w:name w:val="w"/>
    <w:rsid w:val="00372BD0"/>
  </w:style>
  <w:style w:type="table" w:styleId="-2">
    <w:name w:val="Table Web 2"/>
    <w:basedOn w:val="a1"/>
    <w:semiHidden/>
    <w:unhideWhenUsed/>
    <w:rsid w:val="00372BD0"/>
    <w:rPr>
      <w:rFonts w:eastAsia="SimSu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">
    <w:name w:val="S_Таблица"/>
    <w:basedOn w:val="a"/>
    <w:link w:val="S1"/>
    <w:qFormat/>
    <w:rsid w:val="00791039"/>
    <w:pPr>
      <w:widowControl w:val="0"/>
      <w:overflowPunct/>
      <w:autoSpaceDE/>
      <w:autoSpaceDN/>
      <w:adjustRightInd/>
      <w:jc w:val="center"/>
      <w:textAlignment w:val="auto"/>
    </w:pPr>
    <w:rPr>
      <w:noProof/>
      <w:szCs w:val="24"/>
    </w:rPr>
  </w:style>
  <w:style w:type="character" w:customStyle="1" w:styleId="S1">
    <w:name w:val="S_Таблица Знак1"/>
    <w:link w:val="S"/>
    <w:rsid w:val="00791039"/>
    <w:rPr>
      <w:noProof/>
      <w:szCs w:val="24"/>
    </w:rPr>
  </w:style>
  <w:style w:type="numbering" w:customStyle="1" w:styleId="14">
    <w:name w:val="Нет списка1"/>
    <w:next w:val="a2"/>
    <w:uiPriority w:val="99"/>
    <w:semiHidden/>
    <w:unhideWhenUsed/>
    <w:rsid w:val="000E4625"/>
  </w:style>
  <w:style w:type="paragraph" w:customStyle="1" w:styleId="15">
    <w:name w:val="Знак1 Знак Знак Знак"/>
    <w:basedOn w:val="a"/>
    <w:rsid w:val="000A1E55"/>
    <w:pPr>
      <w:overflowPunct/>
      <w:autoSpaceDE/>
      <w:autoSpaceDN/>
      <w:adjustRightInd/>
      <w:textAlignment w:val="auto"/>
    </w:pPr>
    <w:rPr>
      <w:rFonts w:ascii="Verdana" w:hAnsi="Verdana" w:cs="Verdana"/>
      <w:lang w:val="en-US" w:eastAsia="en-US"/>
    </w:rPr>
  </w:style>
  <w:style w:type="numbering" w:customStyle="1" w:styleId="27">
    <w:name w:val="Нет списка2"/>
    <w:next w:val="a2"/>
    <w:uiPriority w:val="99"/>
    <w:semiHidden/>
    <w:rsid w:val="00EF4152"/>
  </w:style>
  <w:style w:type="character" w:customStyle="1" w:styleId="FontStyle225">
    <w:name w:val="Font Style225"/>
    <w:rsid w:val="00EF4152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28">
    <w:name w:val="Абзац списка2"/>
    <w:basedOn w:val="a"/>
    <w:rsid w:val="00EF4152"/>
    <w:pPr>
      <w:overflowPunct/>
      <w:autoSpaceDE/>
      <w:autoSpaceDN/>
      <w:adjustRightInd/>
      <w:ind w:left="720"/>
      <w:contextualSpacing/>
      <w:textAlignment w:val="auto"/>
    </w:pPr>
    <w:rPr>
      <w:sz w:val="24"/>
      <w:szCs w:val="24"/>
    </w:rPr>
  </w:style>
  <w:style w:type="paragraph" w:customStyle="1" w:styleId="S0">
    <w:name w:val="S_Обычный"/>
    <w:basedOn w:val="a"/>
    <w:link w:val="S2"/>
    <w:rsid w:val="00EF4152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sz w:val="24"/>
    </w:rPr>
  </w:style>
  <w:style w:type="character" w:customStyle="1" w:styleId="S2">
    <w:name w:val="S_Обычный Знак"/>
    <w:link w:val="S0"/>
    <w:locked/>
    <w:rsid w:val="00EF4152"/>
    <w:rPr>
      <w:sz w:val="24"/>
    </w:rPr>
  </w:style>
  <w:style w:type="paragraph" w:styleId="29">
    <w:name w:val="toc 2"/>
    <w:basedOn w:val="a"/>
    <w:next w:val="a"/>
    <w:autoRedefine/>
    <w:rsid w:val="00EF4152"/>
    <w:pPr>
      <w:tabs>
        <w:tab w:val="right" w:leader="dot" w:pos="10206"/>
      </w:tabs>
      <w:overflowPunct/>
      <w:autoSpaceDE/>
      <w:autoSpaceDN/>
      <w:adjustRightInd/>
      <w:spacing w:line="360" w:lineRule="auto"/>
      <w:ind w:right="-96" w:firstLine="720"/>
      <w:contextualSpacing/>
      <w:textAlignment w:val="auto"/>
    </w:pPr>
    <w:rPr>
      <w:i/>
      <w:sz w:val="24"/>
      <w:lang w:eastAsia="en-US"/>
    </w:rPr>
  </w:style>
  <w:style w:type="paragraph" w:customStyle="1" w:styleId="S3">
    <w:name w:val="S_Обычний подчёркнутый"/>
    <w:basedOn w:val="a"/>
    <w:autoRedefine/>
    <w:rsid w:val="00EF4152"/>
    <w:pPr>
      <w:suppressAutoHyphens/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Arial" w:hAnsi="Arial" w:cs="Arial"/>
      <w:bCs/>
      <w:sz w:val="22"/>
      <w:szCs w:val="22"/>
      <w:lang w:eastAsia="ar-SA"/>
    </w:rPr>
  </w:style>
  <w:style w:type="character" w:customStyle="1" w:styleId="aff3">
    <w:name w:val="Основной текст_"/>
    <w:rsid w:val="00EF4152"/>
    <w:rPr>
      <w:rFonts w:ascii="Times New Roman" w:hAnsi="Times New Roman" w:cs="Times New Roman"/>
      <w:sz w:val="23"/>
      <w:szCs w:val="23"/>
      <w:u w:val="none"/>
    </w:rPr>
  </w:style>
  <w:style w:type="character" w:customStyle="1" w:styleId="aff4">
    <w:name w:val="Основной текст + Полужирный"/>
    <w:rsid w:val="00EF4152"/>
    <w:rPr>
      <w:rFonts w:ascii="Times New Roman" w:hAnsi="Times New Roman" w:cs="Times New Roman"/>
      <w:b/>
      <w:bCs/>
      <w:sz w:val="23"/>
      <w:szCs w:val="23"/>
      <w:u w:val="none"/>
    </w:rPr>
  </w:style>
  <w:style w:type="character" w:customStyle="1" w:styleId="7pt">
    <w:name w:val="Основной текст + 7 pt"/>
    <w:rsid w:val="00EF4152"/>
    <w:rPr>
      <w:rFonts w:ascii="Times New Roman" w:hAnsi="Times New Roman" w:cs="Times New Roman"/>
      <w:b/>
      <w:bCs/>
      <w:i/>
      <w:iCs/>
      <w:sz w:val="14"/>
      <w:szCs w:val="14"/>
      <w:u w:val="none"/>
    </w:rPr>
  </w:style>
  <w:style w:type="paragraph" w:styleId="HTML">
    <w:name w:val="HTML Preformatted"/>
    <w:basedOn w:val="a"/>
    <w:link w:val="HTML0"/>
    <w:rsid w:val="00EF415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  <w:spacing w:line="312" w:lineRule="auto"/>
      <w:jc w:val="both"/>
      <w:textAlignment w:val="auto"/>
    </w:pPr>
    <w:rPr>
      <w:rFonts w:ascii="Arial" w:hAnsi="Arial" w:cs="Arial"/>
      <w:color w:val="202020"/>
    </w:rPr>
  </w:style>
  <w:style w:type="character" w:customStyle="1" w:styleId="HTML0">
    <w:name w:val="Стандартный HTML Знак"/>
    <w:link w:val="HTML"/>
    <w:rsid w:val="00EF4152"/>
    <w:rPr>
      <w:rFonts w:ascii="Arial" w:hAnsi="Arial" w:cs="Arial"/>
      <w:color w:val="202020"/>
    </w:rPr>
  </w:style>
  <w:style w:type="paragraph" w:customStyle="1" w:styleId="aff5">
    <w:name w:val="Современный"/>
    <w:rsid w:val="00EF4152"/>
    <w:pPr>
      <w:jc w:val="center"/>
    </w:pPr>
    <w:rPr>
      <w:b/>
      <w:sz w:val="24"/>
      <w:lang w:eastAsia="ja-JP"/>
    </w:rPr>
  </w:style>
  <w:style w:type="paragraph" w:customStyle="1" w:styleId="headertext">
    <w:name w:val="headertext"/>
    <w:basedOn w:val="a"/>
    <w:rsid w:val="00EF415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formattext">
    <w:name w:val="formattext"/>
    <w:basedOn w:val="a"/>
    <w:rsid w:val="00EF415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consplusnormal0">
    <w:name w:val="consplusnormal"/>
    <w:basedOn w:val="a"/>
    <w:rsid w:val="00EF4152"/>
    <w:pPr>
      <w:overflowPunct/>
      <w:adjustRightInd/>
      <w:textAlignment w:val="auto"/>
    </w:pPr>
    <w:rPr>
      <w:rFonts w:ascii="Calibri" w:hAnsi="Calibri" w:cs="Calibri"/>
      <w:sz w:val="22"/>
      <w:szCs w:val="22"/>
    </w:rPr>
  </w:style>
  <w:style w:type="character" w:customStyle="1" w:styleId="afd">
    <w:name w:val="Абзац списка Знак"/>
    <w:aliases w:val="Варианты ответов Знак,Абзац списка11 Знак,Bullet List Знак,FooterText Знак,numbered Знак,Мой стиль! Знак"/>
    <w:link w:val="afc"/>
    <w:uiPriority w:val="34"/>
    <w:rsid w:val="00C5700C"/>
  </w:style>
  <w:style w:type="paragraph" w:customStyle="1" w:styleId="Default">
    <w:name w:val="Default"/>
    <w:rsid w:val="00D400E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f6">
    <w:name w:val="_Обычный"/>
    <w:basedOn w:val="a"/>
    <w:link w:val="aff7"/>
    <w:qFormat/>
    <w:rsid w:val="00C83B54"/>
    <w:pPr>
      <w:overflowPunct/>
      <w:autoSpaceDE/>
      <w:autoSpaceDN/>
      <w:adjustRightInd/>
      <w:snapToGrid w:val="0"/>
      <w:spacing w:before="120" w:after="120"/>
      <w:ind w:firstLine="567"/>
      <w:contextualSpacing/>
      <w:jc w:val="both"/>
      <w:textAlignment w:val="auto"/>
    </w:pPr>
    <w:rPr>
      <w:iCs/>
      <w:sz w:val="24"/>
      <w:szCs w:val="26"/>
      <w:lang w:val="x-none" w:eastAsia="en-US"/>
    </w:rPr>
  </w:style>
  <w:style w:type="character" w:customStyle="1" w:styleId="aff7">
    <w:name w:val="_Обычный Знак"/>
    <w:link w:val="aff6"/>
    <w:locked/>
    <w:rsid w:val="00C83B54"/>
    <w:rPr>
      <w:iCs/>
      <w:sz w:val="24"/>
      <w:szCs w:val="26"/>
      <w:lang w:val="x-none" w:eastAsia="en-US"/>
    </w:rPr>
  </w:style>
  <w:style w:type="paragraph" w:customStyle="1" w:styleId="aff8">
    <w:name w:val="Название"/>
    <w:basedOn w:val="a"/>
    <w:qFormat/>
    <w:rsid w:val="00D2579A"/>
    <w:pPr>
      <w:jc w:val="center"/>
    </w:pPr>
    <w:rPr>
      <w:sz w:val="28"/>
    </w:rPr>
  </w:style>
  <w:style w:type="paragraph" w:customStyle="1" w:styleId="aff9">
    <w:basedOn w:val="a"/>
    <w:next w:val="afe"/>
    <w:unhideWhenUsed/>
    <w:rsid w:val="00D2579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affa">
    <w:name w:val="annotation subject"/>
    <w:basedOn w:val="af8"/>
    <w:next w:val="af8"/>
    <w:link w:val="affb"/>
    <w:uiPriority w:val="99"/>
    <w:semiHidden/>
    <w:unhideWhenUsed/>
    <w:rsid w:val="00D2579A"/>
    <w:pPr>
      <w:overflowPunct w:val="0"/>
      <w:autoSpaceDE w:val="0"/>
      <w:autoSpaceDN w:val="0"/>
      <w:adjustRightInd w:val="0"/>
      <w:textAlignment w:val="baseline"/>
    </w:pPr>
    <w:rPr>
      <w:b/>
      <w:bCs/>
    </w:rPr>
  </w:style>
  <w:style w:type="character" w:customStyle="1" w:styleId="affb">
    <w:name w:val="Тема примечания Знак"/>
    <w:basedOn w:val="af9"/>
    <w:link w:val="affa"/>
    <w:uiPriority w:val="99"/>
    <w:semiHidden/>
    <w:rsid w:val="00D2579A"/>
    <w:rPr>
      <w:b/>
      <w:bCs/>
    </w:rPr>
  </w:style>
  <w:style w:type="table" w:customStyle="1" w:styleId="16">
    <w:name w:val="Сетка таблицы1"/>
    <w:basedOn w:val="a1"/>
    <w:next w:val="afa"/>
    <w:uiPriority w:val="39"/>
    <w:rsid w:val="00D2579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895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0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8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5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6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3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1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0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8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4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4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8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3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7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55;&#1088;&#1086;&#1077;&#1082;&#1090;&#1099;\&#1048;&#1055;\&#1055;&#1055;&#1052;&#1058;%20&#1082;&#1074;&#1072;&#1088;&#1072;&#1090;&#1072;&#1083;%2010%20&#1052;&#1077;&#1075;&#1072;&#1090;&#1077;&#1082;\&#1050;&#1054;&#1056;&#1056;&#1045;&#1050;&#1058;&#1048;&#1056;&#1054;&#1042;&#1050;&#1040;%20&#1080;&#1079;&#1084;.%20&#1089;&#1091;&#1097;.%20&#1087;&#1088;&#1086;&#1077;&#1082;&#1090;&#1072;\&#1055;&#1047;&#1055;&#1055;&#1058;%20&#1054;&#1063;%20%20(3)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C9C177-98F1-461A-BD8E-D69096CE85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ПЗППТ ОЧ  (3)</Template>
  <TotalTime>23</TotalTime>
  <Pages>47</Pages>
  <Words>11389</Words>
  <Characters>64921</Characters>
  <Application>Microsoft Office Word</Application>
  <DocSecurity>0</DocSecurity>
  <Lines>541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7</vt:lpstr>
    </vt:vector>
  </TitlesOfParts>
  <Company>pgp</Company>
  <LinksUpToDate>false</LinksUpToDate>
  <CharactersWithSpaces>76158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7</dc:title>
  <dc:subject/>
  <dc:creator>Пользователь Windows</dc:creator>
  <cp:keywords/>
  <cp:lastModifiedBy>Карачевцева Дарья Дмитриевна</cp:lastModifiedBy>
  <cp:revision>10</cp:revision>
  <cp:lastPrinted>2024-03-21T06:32:00Z</cp:lastPrinted>
  <dcterms:created xsi:type="dcterms:W3CDTF">2026-06-26T00:48:00Z</dcterms:created>
  <dcterms:modified xsi:type="dcterms:W3CDTF">2026-07-24T08:54:00Z</dcterms:modified>
</cp:coreProperties>
</file>